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25F5" w:rsidRDefault="00A225F5" w:rsidP="00C74A68">
      <w:r>
        <w:t>Муниципальное дошкольное образовательное учреждение «Детский сад № 34 «Радуга»</w:t>
      </w:r>
    </w:p>
    <w:p w:rsidR="00A225F5" w:rsidRDefault="00A225F5" w:rsidP="00C74A68"/>
    <w:p w:rsidR="00A225F5" w:rsidRDefault="00A225F5" w:rsidP="00C74A68"/>
    <w:p w:rsidR="00A225F5" w:rsidRDefault="00A225F5" w:rsidP="00C74A68"/>
    <w:p w:rsidR="00A225F5" w:rsidRPr="004662AC" w:rsidRDefault="00A225F5" w:rsidP="00C74A68">
      <w:pPr>
        <w:jc w:val="center"/>
        <w:rPr>
          <w:b/>
          <w:sz w:val="40"/>
          <w:szCs w:val="40"/>
        </w:rPr>
      </w:pPr>
      <w:r w:rsidRPr="004662AC">
        <w:rPr>
          <w:rFonts w:ascii="Times New Roman" w:hAnsi="Times New Roman"/>
          <w:b/>
          <w:color w:val="101010"/>
          <w:sz w:val="40"/>
          <w:szCs w:val="40"/>
          <w:lang w:eastAsia="ru-RU"/>
        </w:rPr>
        <w:t>Кижский архитектурный ансамбль — выдающийся памятник деревянного народного зодчества, объект Всемирного наследия ЮНЕСКО.</w:t>
      </w:r>
      <w:r w:rsidRPr="004662AC">
        <w:rPr>
          <w:rFonts w:ascii="Times New Roman" w:hAnsi="Times New Roman"/>
          <w:b/>
          <w:color w:val="101010"/>
          <w:sz w:val="40"/>
          <w:szCs w:val="40"/>
          <w:lang w:eastAsia="ru-RU"/>
        </w:rPr>
        <w:br/>
      </w:r>
    </w:p>
    <w:p w:rsidR="00A225F5" w:rsidRDefault="00A225F5" w:rsidP="00C74A68"/>
    <w:p w:rsidR="00A225F5" w:rsidRDefault="00A225F5" w:rsidP="00C74A68">
      <w:pPr>
        <w:jc w:val="center"/>
        <w:rPr>
          <w:rFonts w:ascii="Times New Roman" w:hAnsi="Times New Roman"/>
          <w:b/>
          <w:sz w:val="20"/>
          <w:szCs w:val="20"/>
        </w:rPr>
      </w:pPr>
      <w:r w:rsidRPr="004662AC">
        <w:rPr>
          <w:rFonts w:ascii="Times New Roman" w:hAnsi="Times New Roman"/>
          <w:b/>
          <w:sz w:val="40"/>
          <w:szCs w:val="40"/>
        </w:rPr>
        <w:t>Путешествие с домовым Яшей в музей-заповедник «Кижи»</w:t>
      </w:r>
    </w:p>
    <w:p w:rsidR="00A225F5" w:rsidRPr="007A504B" w:rsidRDefault="00A225F5" w:rsidP="00C74A68">
      <w:pPr>
        <w:jc w:val="center"/>
        <w:rPr>
          <w:rFonts w:ascii="Times New Roman" w:hAnsi="Times New Roman"/>
          <w:b/>
          <w:sz w:val="20"/>
          <w:szCs w:val="20"/>
        </w:rPr>
      </w:pPr>
    </w:p>
    <w:p w:rsidR="00A225F5" w:rsidRDefault="00A225F5" w:rsidP="007A504B">
      <w:pPr>
        <w:jc w:val="center"/>
        <w:rPr>
          <w:rFonts w:ascii="Times New Roman" w:hAnsi="Times New Roman"/>
          <w:b/>
          <w:sz w:val="40"/>
          <w:szCs w:val="40"/>
        </w:rPr>
      </w:pPr>
      <w:r w:rsidRPr="00B93B96">
        <w:rPr>
          <w:rFonts w:ascii="Times New Roman" w:hAnsi="Times New Roman"/>
          <w:b/>
          <w:noProof/>
          <w:sz w:val="40"/>
          <w:szCs w:val="4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0" o:spid="_x0000_i1025" type="#_x0000_t75" alt="1349068517_133_0010597b.jpg" style="width:224.25pt;height:156.75pt;visibility:visible">
            <v:imagedata r:id="rId5" o:title=""/>
          </v:shape>
        </w:pict>
      </w:r>
    </w:p>
    <w:p w:rsidR="00A225F5" w:rsidRDefault="00A225F5" w:rsidP="007A504B">
      <w:pPr>
        <w:rPr>
          <w:rFonts w:ascii="Times New Roman" w:hAnsi="Times New Roman"/>
          <w:b/>
          <w:sz w:val="40"/>
          <w:szCs w:val="40"/>
        </w:rPr>
      </w:pPr>
    </w:p>
    <w:p w:rsidR="00A225F5" w:rsidRDefault="00A225F5" w:rsidP="00C74A68">
      <w:pPr>
        <w:ind w:left="4536"/>
        <w:jc w:val="right"/>
        <w:rPr>
          <w:rFonts w:ascii="Times New Roman" w:hAnsi="Times New Roman"/>
          <w:b/>
          <w:sz w:val="40"/>
          <w:szCs w:val="40"/>
        </w:rPr>
      </w:pPr>
    </w:p>
    <w:p w:rsidR="00A225F5" w:rsidRDefault="00A225F5" w:rsidP="00C74A68">
      <w:pPr>
        <w:ind w:left="4536"/>
        <w:jc w:val="right"/>
        <w:rPr>
          <w:rFonts w:ascii="Times New Roman" w:hAnsi="Times New Roman"/>
        </w:rPr>
      </w:pPr>
      <w:r>
        <w:rPr>
          <w:rFonts w:ascii="Times New Roman" w:hAnsi="Times New Roman"/>
          <w:b/>
          <w:sz w:val="40"/>
          <w:szCs w:val="40"/>
        </w:rPr>
        <w:t xml:space="preserve"> </w:t>
      </w:r>
      <w:r>
        <w:rPr>
          <w:rFonts w:ascii="Times New Roman" w:hAnsi="Times New Roman"/>
        </w:rPr>
        <w:t>Автор:  Беденина Наталья Анатольевна</w:t>
      </w:r>
    </w:p>
    <w:p w:rsidR="00A225F5" w:rsidRDefault="00A225F5" w:rsidP="00C74A68">
      <w:pPr>
        <w:ind w:left="4536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Воспитатель МДОУ «Детский сад № 34 «Радуга»,</w:t>
      </w:r>
    </w:p>
    <w:p w:rsidR="00A225F5" w:rsidRDefault="00A225F5" w:rsidP="00C74A68">
      <w:pPr>
        <w:ind w:left="4536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Г. Петрозаводск, ул. Железнодорожная, 9</w:t>
      </w:r>
    </w:p>
    <w:p w:rsidR="00A225F5" w:rsidRDefault="00A225F5" w:rsidP="00C74A68">
      <w:pPr>
        <w:ind w:left="4536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раб.тел.: 70-67-61</w:t>
      </w:r>
    </w:p>
    <w:p w:rsidR="00A225F5" w:rsidRDefault="00A225F5" w:rsidP="00C74A68">
      <w:pPr>
        <w:ind w:left="4536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моб.тел.: 8 921 221 77 68</w:t>
      </w:r>
    </w:p>
    <w:p w:rsidR="00A225F5" w:rsidRDefault="00A225F5" w:rsidP="00C74A68">
      <w:pPr>
        <w:ind w:left="4536"/>
        <w:jc w:val="right"/>
        <w:rPr>
          <w:rFonts w:ascii="Times New Roman" w:hAnsi="Times New Roman"/>
        </w:rPr>
      </w:pPr>
      <w:hyperlink r:id="rId6" w:history="1">
        <w:r w:rsidRPr="00FF3B8E">
          <w:rPr>
            <w:rStyle w:val="Hyperlink"/>
            <w:rFonts w:ascii="Times New Roman" w:hAnsi="Times New Roman"/>
            <w:lang w:val="en-US"/>
          </w:rPr>
          <w:t>raduqa</w:t>
        </w:r>
        <w:r w:rsidRPr="00A73A9A">
          <w:rPr>
            <w:rStyle w:val="Hyperlink"/>
            <w:rFonts w:ascii="Times New Roman" w:hAnsi="Times New Roman"/>
          </w:rPr>
          <w:t>-34-9@</w:t>
        </w:r>
        <w:r w:rsidRPr="00FF3B8E">
          <w:rPr>
            <w:rStyle w:val="Hyperlink"/>
            <w:rFonts w:ascii="Times New Roman" w:hAnsi="Times New Roman"/>
            <w:lang w:val="en-US"/>
          </w:rPr>
          <w:t>mail</w:t>
        </w:r>
        <w:r w:rsidRPr="00A73A9A">
          <w:rPr>
            <w:rStyle w:val="Hyperlink"/>
            <w:rFonts w:ascii="Times New Roman" w:hAnsi="Times New Roman"/>
          </w:rPr>
          <w:t>.</w:t>
        </w:r>
        <w:r w:rsidRPr="00FF3B8E">
          <w:rPr>
            <w:rStyle w:val="Hyperlink"/>
            <w:rFonts w:ascii="Times New Roman" w:hAnsi="Times New Roman"/>
            <w:lang w:val="en-US"/>
          </w:rPr>
          <w:t>ru</w:t>
        </w:r>
      </w:hyperlink>
      <w:r w:rsidRPr="00A73A9A">
        <w:rPr>
          <w:rFonts w:ascii="Times New Roman" w:hAnsi="Times New Roman"/>
        </w:rPr>
        <w:t xml:space="preserve"> (</w:t>
      </w:r>
      <w:r>
        <w:rPr>
          <w:rFonts w:ascii="Times New Roman" w:hAnsi="Times New Roman"/>
        </w:rPr>
        <w:t>раб.)</w:t>
      </w:r>
    </w:p>
    <w:p w:rsidR="00A225F5" w:rsidRDefault="00A225F5" w:rsidP="007A504B">
      <w:pPr>
        <w:ind w:left="4536"/>
        <w:rPr>
          <w:rFonts w:ascii="Times New Roman" w:hAnsi="Times New Roman"/>
        </w:rPr>
      </w:pPr>
    </w:p>
    <w:p w:rsidR="00A225F5" w:rsidRDefault="00A225F5" w:rsidP="007A504B">
      <w:pPr>
        <w:rPr>
          <w:rFonts w:ascii="Times New Roman" w:hAnsi="Times New Roman"/>
        </w:rPr>
      </w:pPr>
    </w:p>
    <w:p w:rsidR="00A225F5" w:rsidRDefault="00A225F5" w:rsidP="00C74A68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Петрозаводск, 2014</w:t>
      </w:r>
    </w:p>
    <w:p w:rsidR="00A225F5" w:rsidRDefault="00A225F5" w:rsidP="009C06BD">
      <w:pPr>
        <w:jc w:val="both"/>
        <w:rPr>
          <w:rFonts w:ascii="Times New Roman" w:hAnsi="Times New Roman"/>
          <w:color w:val="101010"/>
          <w:sz w:val="24"/>
          <w:szCs w:val="24"/>
          <w:lang w:eastAsia="ru-RU"/>
        </w:rPr>
      </w:pPr>
      <w:r w:rsidRPr="00A03865">
        <w:rPr>
          <w:rFonts w:ascii="Times New Roman" w:hAnsi="Times New Roman"/>
          <w:b/>
          <w:u w:val="single"/>
        </w:rPr>
        <w:t>Тематика:</w:t>
      </w:r>
      <w:r>
        <w:rPr>
          <w:rFonts w:ascii="Times New Roman" w:hAnsi="Times New Roman"/>
        </w:rPr>
        <w:t xml:space="preserve"> «</w:t>
      </w:r>
      <w:r w:rsidRPr="00EF4CB6">
        <w:rPr>
          <w:rFonts w:ascii="Times New Roman" w:hAnsi="Times New Roman"/>
          <w:color w:val="101010"/>
          <w:sz w:val="24"/>
          <w:szCs w:val="24"/>
          <w:lang w:eastAsia="ru-RU"/>
        </w:rPr>
        <w:t>Кижский архитектурный ансамбль — выдающийся памятник деревянного народного зодчества, об</w:t>
      </w:r>
      <w:r>
        <w:rPr>
          <w:rFonts w:ascii="Times New Roman" w:hAnsi="Times New Roman"/>
          <w:color w:val="101010"/>
          <w:sz w:val="24"/>
          <w:szCs w:val="24"/>
          <w:lang w:eastAsia="ru-RU"/>
        </w:rPr>
        <w:t>ъект Всемирного наследия ЮНЕСКО»</w:t>
      </w:r>
    </w:p>
    <w:p w:rsidR="00A225F5" w:rsidRDefault="00A225F5" w:rsidP="00C74A68">
      <w:pPr>
        <w:rPr>
          <w:rFonts w:ascii="Times New Roman" w:hAnsi="Times New Roman"/>
          <w:color w:val="101010"/>
          <w:sz w:val="24"/>
          <w:szCs w:val="24"/>
          <w:lang w:eastAsia="ru-RU"/>
        </w:rPr>
      </w:pPr>
      <w:r w:rsidRPr="00A03865">
        <w:rPr>
          <w:rFonts w:ascii="Times New Roman" w:hAnsi="Times New Roman"/>
          <w:b/>
          <w:color w:val="101010"/>
          <w:sz w:val="24"/>
          <w:szCs w:val="24"/>
          <w:u w:val="single"/>
          <w:lang w:eastAsia="ru-RU"/>
        </w:rPr>
        <w:t>Тема:</w:t>
      </w:r>
      <w:r>
        <w:rPr>
          <w:rFonts w:ascii="Times New Roman" w:hAnsi="Times New Roman"/>
          <w:color w:val="101010"/>
          <w:sz w:val="24"/>
          <w:szCs w:val="24"/>
          <w:lang w:eastAsia="ru-RU"/>
        </w:rPr>
        <w:t xml:space="preserve"> «Путешествие с домовым Яшей в музей-заповедник «Кижи»</w:t>
      </w:r>
    </w:p>
    <w:p w:rsidR="00A225F5" w:rsidRDefault="00A225F5" w:rsidP="009C06BD">
      <w:pPr>
        <w:jc w:val="both"/>
        <w:rPr>
          <w:rFonts w:ascii="Times New Roman" w:hAnsi="Times New Roman"/>
        </w:rPr>
      </w:pPr>
      <w:r w:rsidRPr="00A03865">
        <w:rPr>
          <w:rFonts w:ascii="Times New Roman" w:hAnsi="Times New Roman"/>
          <w:b/>
          <w:color w:val="101010"/>
          <w:sz w:val="24"/>
          <w:szCs w:val="24"/>
          <w:u w:val="single"/>
          <w:lang w:eastAsia="ru-RU"/>
        </w:rPr>
        <w:t>Цель:</w:t>
      </w:r>
      <w:r w:rsidRPr="0000171D">
        <w:rPr>
          <w:rFonts w:ascii="Times New Roman" w:hAnsi="Times New Roman"/>
        </w:rPr>
        <w:t xml:space="preserve"> </w:t>
      </w:r>
      <w:r w:rsidRPr="007327CF">
        <w:rPr>
          <w:rFonts w:ascii="Times New Roman" w:hAnsi="Times New Roman"/>
        </w:rPr>
        <w:t>формирование у детей основ культуры на основе ознакомления с величайшим памятником деревянного зодчества музея</w:t>
      </w:r>
      <w:r>
        <w:rPr>
          <w:rFonts w:ascii="Times New Roman" w:hAnsi="Times New Roman"/>
        </w:rPr>
        <w:t>-</w:t>
      </w:r>
      <w:r w:rsidRPr="007327CF">
        <w:rPr>
          <w:rFonts w:ascii="Times New Roman" w:hAnsi="Times New Roman"/>
        </w:rPr>
        <w:t>заповедника «Кижи», с бытом и жизнью коренных народов Карелии</w:t>
      </w:r>
      <w:r>
        <w:rPr>
          <w:rFonts w:ascii="Times New Roman" w:hAnsi="Times New Roman"/>
        </w:rPr>
        <w:t>,</w:t>
      </w:r>
      <w:r w:rsidRPr="007327CF">
        <w:rPr>
          <w:rFonts w:ascii="Times New Roman" w:hAnsi="Times New Roman"/>
        </w:rPr>
        <w:t xml:space="preserve"> характером, нравственными ценностями, традициями, особенностями культуры.</w:t>
      </w:r>
    </w:p>
    <w:p w:rsidR="00A225F5" w:rsidRPr="00A03865" w:rsidRDefault="00A225F5" w:rsidP="00C74A68">
      <w:pPr>
        <w:rPr>
          <w:rFonts w:ascii="Times New Roman" w:hAnsi="Times New Roman"/>
          <w:b/>
          <w:u w:val="single"/>
        </w:rPr>
      </w:pPr>
      <w:r w:rsidRPr="00A03865">
        <w:rPr>
          <w:rFonts w:ascii="Times New Roman" w:hAnsi="Times New Roman"/>
          <w:b/>
          <w:u w:val="single"/>
        </w:rPr>
        <w:t>Задачи:</w:t>
      </w:r>
    </w:p>
    <w:p w:rsidR="00A225F5" w:rsidRPr="007327CF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познакомить детей с памятниками  музея</w:t>
      </w:r>
      <w:r>
        <w:rPr>
          <w:rFonts w:ascii="Times New Roman" w:hAnsi="Times New Roman"/>
        </w:rPr>
        <w:t>-</w:t>
      </w:r>
      <w:r w:rsidRPr="007327CF">
        <w:rPr>
          <w:rFonts w:ascii="Times New Roman" w:hAnsi="Times New Roman"/>
        </w:rPr>
        <w:t xml:space="preserve">заповедника «Кижи»: Кижским ансамблем, с карельским домом крестьянина М. Я. Яковлева, хозяйственными постройками, прилегающими к нему </w:t>
      </w:r>
    </w:p>
    <w:p w:rsidR="00A225F5" w:rsidRPr="007327CF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познакомить с традициями и обычаями крестьян, проживавших в Карелии на рубеже 19-20 веков</w:t>
      </w:r>
    </w:p>
    <w:p w:rsidR="00A225F5" w:rsidRPr="007327CF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познакомить с карельским фольклором (загадками, народными играми и танцами)</w:t>
      </w:r>
    </w:p>
    <w:p w:rsidR="00A225F5" w:rsidRPr="007327CF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через знакомство детей с предметным миром народной культуры, традициями и фольклором коренных народов Карелии пробудить у ребенка интерес к истории своей семьи, своим историческим и национальным корням</w:t>
      </w:r>
    </w:p>
    <w:p w:rsidR="00A225F5" w:rsidRPr="007327CF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формировать у детей основы музейной культуры – ценностное отношение к культурно-историческому наследию</w:t>
      </w:r>
    </w:p>
    <w:p w:rsidR="00A225F5" w:rsidRPr="007327CF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создавая эмоционально комфортную атмосферу общения, познания, способствовать воспитанию добрых чувств и положительного мышления, уважения к окружающим и самоуважения, умения работать в коллективе, стремления действовать в соответствии с общечеловеческими нормами поведения</w:t>
      </w:r>
    </w:p>
    <w:p w:rsidR="00A225F5" w:rsidRPr="007327CF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воспитывать бережное отношение к традициям народа своего края</w:t>
      </w:r>
    </w:p>
    <w:p w:rsidR="00A225F5" w:rsidRPr="007327CF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способствовать развитию речи</w:t>
      </w:r>
    </w:p>
    <w:p w:rsidR="00A225F5" w:rsidRDefault="00A225F5" w:rsidP="009C06BD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способствовать развитию познавательной активности, любознательности, стремления к самостоятельному исследованию, инициативы и творчества.</w:t>
      </w:r>
    </w:p>
    <w:p w:rsidR="00A225F5" w:rsidRDefault="00A225F5" w:rsidP="00C74A68">
      <w:pPr>
        <w:rPr>
          <w:rFonts w:ascii="Times New Roman" w:hAnsi="Times New Roman"/>
        </w:rPr>
      </w:pPr>
      <w:r w:rsidRPr="00A03865">
        <w:rPr>
          <w:rFonts w:ascii="Times New Roman" w:hAnsi="Times New Roman"/>
          <w:b/>
          <w:u w:val="single"/>
        </w:rPr>
        <w:t>Рекомендуемый  возраст детей:</w:t>
      </w:r>
      <w:r>
        <w:rPr>
          <w:rFonts w:ascii="Times New Roman" w:hAnsi="Times New Roman"/>
        </w:rPr>
        <w:t xml:space="preserve"> 6-7 лет</w:t>
      </w:r>
    </w:p>
    <w:p w:rsidR="00A225F5" w:rsidRPr="00A03865" w:rsidRDefault="00A225F5" w:rsidP="00C74A68">
      <w:pPr>
        <w:rPr>
          <w:rFonts w:ascii="Times New Roman" w:hAnsi="Times New Roman"/>
          <w:b/>
          <w:u w:val="single"/>
        </w:rPr>
      </w:pPr>
      <w:r w:rsidRPr="00A03865">
        <w:rPr>
          <w:rFonts w:ascii="Times New Roman" w:hAnsi="Times New Roman"/>
          <w:b/>
          <w:u w:val="single"/>
        </w:rPr>
        <w:t>Материалы и оборудование:</w:t>
      </w:r>
    </w:p>
    <w:p w:rsidR="00A225F5" w:rsidRDefault="00A225F5" w:rsidP="00C74A68">
      <w:pPr>
        <w:pStyle w:val="ListParagraph"/>
        <w:numPr>
          <w:ilvl w:val="0"/>
          <w:numId w:val="3"/>
        </w:numPr>
        <w:rPr>
          <w:rFonts w:ascii="Times New Roman" w:hAnsi="Times New Roman"/>
        </w:rPr>
      </w:pPr>
      <w:r>
        <w:rPr>
          <w:rFonts w:ascii="Times New Roman" w:hAnsi="Times New Roman"/>
        </w:rPr>
        <w:t>мультимедиа проектор</w:t>
      </w:r>
    </w:p>
    <w:p w:rsidR="00A225F5" w:rsidRPr="002D4FAE" w:rsidRDefault="00A225F5" w:rsidP="00C74A68">
      <w:pPr>
        <w:pStyle w:val="ListParagraph"/>
        <w:numPr>
          <w:ilvl w:val="0"/>
          <w:numId w:val="3"/>
        </w:numPr>
        <w:rPr>
          <w:rFonts w:ascii="Times New Roman" w:hAnsi="Times New Roman"/>
        </w:rPr>
      </w:pPr>
      <w:r>
        <w:rPr>
          <w:rFonts w:ascii="Times New Roman" w:hAnsi="Times New Roman"/>
        </w:rPr>
        <w:t>магнитофон</w:t>
      </w:r>
    </w:p>
    <w:p w:rsidR="00A225F5" w:rsidRPr="007327CF" w:rsidRDefault="00A225F5" w:rsidP="00C74A68">
      <w:pPr>
        <w:pStyle w:val="ListParagraph"/>
        <w:numPr>
          <w:ilvl w:val="0"/>
          <w:numId w:val="2"/>
        </w:numPr>
        <w:rPr>
          <w:rFonts w:ascii="Times New Roman" w:hAnsi="Times New Roman"/>
        </w:rPr>
      </w:pPr>
      <w:r w:rsidRPr="007327CF">
        <w:rPr>
          <w:rFonts w:ascii="Times New Roman" w:hAnsi="Times New Roman"/>
        </w:rPr>
        <w:t>презентация «Путешествие с домовым Яшей в музей-заповедник «Кижи»</w:t>
      </w:r>
    </w:p>
    <w:p w:rsidR="00A225F5" w:rsidRPr="007327CF" w:rsidRDefault="00A225F5" w:rsidP="00C74A68">
      <w:pPr>
        <w:pStyle w:val="ListParagraph"/>
        <w:numPr>
          <w:ilvl w:val="0"/>
          <w:numId w:val="2"/>
        </w:numPr>
        <w:rPr>
          <w:rFonts w:ascii="Times New Roman" w:hAnsi="Times New Roman"/>
        </w:rPr>
      </w:pPr>
      <w:r w:rsidRPr="007327CF">
        <w:rPr>
          <w:rFonts w:ascii="Times New Roman" w:hAnsi="Times New Roman"/>
        </w:rPr>
        <w:t>интерактивная игра-путешествие «Усадьба карельского крестьянина»</w:t>
      </w:r>
    </w:p>
    <w:p w:rsidR="00A225F5" w:rsidRPr="007327CF" w:rsidRDefault="00A225F5" w:rsidP="00C74A68">
      <w:pPr>
        <w:pStyle w:val="ListParagraph"/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>а</w:t>
      </w:r>
      <w:r w:rsidRPr="007327CF">
        <w:rPr>
          <w:rFonts w:ascii="Times New Roman" w:hAnsi="Times New Roman"/>
        </w:rPr>
        <w:t>удиозаписи «Музыка природы. Вода», «Гудок парохода»</w:t>
      </w:r>
    </w:p>
    <w:p w:rsidR="00A225F5" w:rsidRDefault="00A225F5" w:rsidP="00C74A68">
      <w:pPr>
        <w:pStyle w:val="ListParagraph"/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>а</w:t>
      </w:r>
      <w:r w:rsidRPr="007327CF">
        <w:rPr>
          <w:rFonts w:ascii="Times New Roman" w:hAnsi="Times New Roman"/>
        </w:rPr>
        <w:t>удиозапись песни «Раскрасавица-девица» в исполнении Государственного ансамбля «Кантеле»</w:t>
      </w:r>
    </w:p>
    <w:p w:rsidR="00A225F5" w:rsidRDefault="00A225F5" w:rsidP="00C74A68">
      <w:pPr>
        <w:pStyle w:val="ListParagraph"/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>палочки для демонстрации сборки венца</w:t>
      </w:r>
    </w:p>
    <w:p w:rsidR="00A225F5" w:rsidRDefault="00A225F5" w:rsidP="00C74A68">
      <w:pPr>
        <w:pStyle w:val="ListParagraph"/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>шарф</w:t>
      </w:r>
    </w:p>
    <w:p w:rsidR="00A225F5" w:rsidRDefault="00A225F5" w:rsidP="00C74A68">
      <w:pPr>
        <w:pStyle w:val="ListParagraph"/>
        <w:numPr>
          <w:ilvl w:val="0"/>
          <w:numId w:val="2"/>
        </w:numPr>
        <w:rPr>
          <w:rFonts w:ascii="Times New Roman" w:hAnsi="Times New Roman"/>
        </w:rPr>
      </w:pPr>
      <w:r>
        <w:rPr>
          <w:rFonts w:ascii="Times New Roman" w:hAnsi="Times New Roman"/>
        </w:rPr>
        <w:t>картинки-раскраски с изображением Преображенской церкви.</w:t>
      </w:r>
    </w:p>
    <w:p w:rsidR="00A225F5" w:rsidRPr="00A03865" w:rsidRDefault="00A225F5" w:rsidP="00C74A68">
      <w:pPr>
        <w:rPr>
          <w:rFonts w:ascii="Times New Roman" w:hAnsi="Times New Roman"/>
          <w:b/>
          <w:u w:val="single"/>
        </w:rPr>
      </w:pPr>
      <w:r w:rsidRPr="00A03865">
        <w:rPr>
          <w:rFonts w:ascii="Times New Roman" w:hAnsi="Times New Roman"/>
          <w:b/>
          <w:u w:val="single"/>
        </w:rPr>
        <w:t>Основные понятия (понятийный словарь)</w:t>
      </w:r>
    </w:p>
    <w:p w:rsidR="00A225F5" w:rsidRDefault="00A225F5" w:rsidP="00C74A68">
      <w:pPr>
        <w:rPr>
          <w:rFonts w:ascii="Times New Roman" w:hAnsi="Times New Roman"/>
        </w:rPr>
      </w:pPr>
      <w:r w:rsidRPr="00A03865">
        <w:rPr>
          <w:rFonts w:ascii="Times New Roman" w:hAnsi="Times New Roman"/>
          <w:b/>
        </w:rPr>
        <w:t xml:space="preserve">Музей </w:t>
      </w:r>
      <w:r>
        <w:rPr>
          <w:rFonts w:ascii="Times New Roman" w:hAnsi="Times New Roman"/>
        </w:rPr>
        <w:t>– учреждение, которое собирает, хранит, изучает и показывает старинные предметы (место, где хранятся ценные предметы)</w:t>
      </w:r>
    </w:p>
    <w:p w:rsidR="00A225F5" w:rsidRDefault="00A225F5" w:rsidP="00C74A68">
      <w:pPr>
        <w:rPr>
          <w:rFonts w:ascii="Times New Roman" w:hAnsi="Times New Roman"/>
        </w:rPr>
      </w:pPr>
      <w:r w:rsidRPr="00A03865">
        <w:rPr>
          <w:rFonts w:ascii="Times New Roman" w:hAnsi="Times New Roman"/>
          <w:b/>
        </w:rPr>
        <w:t>Экспонат</w:t>
      </w:r>
      <w:r>
        <w:rPr>
          <w:rFonts w:ascii="Times New Roman" w:hAnsi="Times New Roman"/>
        </w:rPr>
        <w:t xml:space="preserve"> – предмет, выставляемый для обозрения в музее или на выставке </w:t>
      </w:r>
    </w:p>
    <w:p w:rsidR="00A225F5" w:rsidRDefault="00A225F5" w:rsidP="00C74A68">
      <w:pPr>
        <w:rPr>
          <w:rFonts w:ascii="Times New Roman" w:hAnsi="Times New Roman"/>
        </w:rPr>
      </w:pPr>
      <w:r w:rsidRPr="00A03865">
        <w:rPr>
          <w:rFonts w:ascii="Times New Roman" w:hAnsi="Times New Roman"/>
          <w:b/>
        </w:rPr>
        <w:t>Заповедник</w:t>
      </w:r>
      <w:r>
        <w:rPr>
          <w:rFonts w:ascii="Times New Roman" w:hAnsi="Times New Roman"/>
        </w:rPr>
        <w:t xml:space="preserve"> – от слова «заповедь», повеление государства, данное музею, сохранять памятники, окружающие земли и водное пространство, которые представляют большую культурную и историческую ценность</w:t>
      </w:r>
    </w:p>
    <w:p w:rsidR="00A225F5" w:rsidRDefault="00A225F5" w:rsidP="00C74A68">
      <w:pPr>
        <w:rPr>
          <w:rFonts w:ascii="Times New Roman" w:hAnsi="Times New Roman"/>
        </w:rPr>
      </w:pPr>
      <w:r w:rsidRPr="00A03865">
        <w:rPr>
          <w:rFonts w:ascii="Times New Roman" w:hAnsi="Times New Roman"/>
          <w:b/>
        </w:rPr>
        <w:t>Зодчество</w:t>
      </w:r>
      <w:r>
        <w:rPr>
          <w:rFonts w:ascii="Times New Roman" w:hAnsi="Times New Roman"/>
        </w:rPr>
        <w:t xml:space="preserve"> – умение создавать здания и другие строительные сооружения</w:t>
      </w:r>
    </w:p>
    <w:p w:rsidR="00A225F5" w:rsidRDefault="00A225F5" w:rsidP="00C74A68">
      <w:pPr>
        <w:rPr>
          <w:rFonts w:ascii="Times New Roman" w:hAnsi="Times New Roman"/>
        </w:rPr>
      </w:pPr>
      <w:r w:rsidRPr="00A03865">
        <w:rPr>
          <w:rFonts w:ascii="Times New Roman" w:hAnsi="Times New Roman"/>
          <w:b/>
        </w:rPr>
        <w:t>Венцы</w:t>
      </w:r>
      <w:r>
        <w:rPr>
          <w:rFonts w:ascii="Times New Roman" w:hAnsi="Times New Roman"/>
        </w:rPr>
        <w:t xml:space="preserve"> – способ укладки бревен</w:t>
      </w:r>
    </w:p>
    <w:p w:rsidR="00A225F5" w:rsidRPr="00A03865" w:rsidRDefault="00A225F5" w:rsidP="00C74A68">
      <w:pPr>
        <w:rPr>
          <w:rFonts w:ascii="Times New Roman" w:hAnsi="Times New Roman"/>
          <w:b/>
        </w:rPr>
      </w:pPr>
      <w:r w:rsidRPr="00A03865">
        <w:rPr>
          <w:rFonts w:ascii="Times New Roman" w:hAnsi="Times New Roman"/>
          <w:b/>
        </w:rPr>
        <w:t>Зимняя изба</w:t>
      </w:r>
      <w:r>
        <w:rPr>
          <w:rFonts w:ascii="Times New Roman" w:hAnsi="Times New Roman"/>
          <w:b/>
        </w:rPr>
        <w:t xml:space="preserve"> – </w:t>
      </w:r>
      <w:r w:rsidRPr="00696EDD">
        <w:rPr>
          <w:rFonts w:ascii="Times New Roman" w:hAnsi="Times New Roman"/>
        </w:rPr>
        <w:t>изба первого этажа, в которой жили зимой</w:t>
      </w:r>
    </w:p>
    <w:p w:rsidR="00A225F5" w:rsidRPr="00A03865" w:rsidRDefault="00A225F5" w:rsidP="00C74A68">
      <w:pPr>
        <w:rPr>
          <w:rFonts w:ascii="Times New Roman" w:hAnsi="Times New Roman"/>
          <w:b/>
        </w:rPr>
      </w:pPr>
      <w:r w:rsidRPr="00A03865">
        <w:rPr>
          <w:rFonts w:ascii="Times New Roman" w:hAnsi="Times New Roman"/>
          <w:b/>
        </w:rPr>
        <w:t>Летняя изба</w:t>
      </w:r>
      <w:r>
        <w:rPr>
          <w:rFonts w:ascii="Times New Roman" w:hAnsi="Times New Roman"/>
          <w:b/>
        </w:rPr>
        <w:t xml:space="preserve"> – </w:t>
      </w:r>
      <w:r w:rsidRPr="00696EDD">
        <w:rPr>
          <w:rFonts w:ascii="Times New Roman" w:hAnsi="Times New Roman"/>
        </w:rPr>
        <w:t>изба второго этажа, в которой жили летом</w:t>
      </w:r>
      <w:r>
        <w:rPr>
          <w:rFonts w:ascii="Times New Roman" w:hAnsi="Times New Roman"/>
          <w:b/>
        </w:rPr>
        <w:t xml:space="preserve"> </w:t>
      </w:r>
    </w:p>
    <w:p w:rsidR="00A225F5" w:rsidRDefault="00A225F5" w:rsidP="00C74A68">
      <w:pPr>
        <w:rPr>
          <w:rFonts w:ascii="Times New Roman" w:hAnsi="Times New Roman"/>
          <w:b/>
        </w:rPr>
      </w:pPr>
      <w:r w:rsidRPr="00A03865">
        <w:rPr>
          <w:rFonts w:ascii="Times New Roman" w:hAnsi="Times New Roman"/>
          <w:b/>
        </w:rPr>
        <w:t>Кижи</w:t>
      </w:r>
      <w:r>
        <w:rPr>
          <w:rFonts w:ascii="Times New Roman" w:hAnsi="Times New Roman"/>
          <w:b/>
        </w:rPr>
        <w:t xml:space="preserve"> –</w:t>
      </w:r>
      <w:r w:rsidRPr="00CA3899">
        <w:rPr>
          <w:rFonts w:ascii="Times New Roman" w:hAnsi="Times New Roman"/>
        </w:rPr>
        <w:t xml:space="preserve"> всемирно</w:t>
      </w:r>
      <w:r>
        <w:rPr>
          <w:rFonts w:ascii="Times New Roman" w:hAnsi="Times New Roman"/>
        </w:rPr>
        <w:t xml:space="preserve"> известный</w:t>
      </w:r>
      <w:r>
        <w:rPr>
          <w:rFonts w:ascii="Times New Roman" w:hAnsi="Times New Roman"/>
          <w:b/>
        </w:rPr>
        <w:t xml:space="preserve"> </w:t>
      </w:r>
      <w:r w:rsidRPr="00696EDD">
        <w:rPr>
          <w:rFonts w:ascii="Times New Roman" w:hAnsi="Times New Roman"/>
        </w:rPr>
        <w:t>музей-заповедник</w:t>
      </w:r>
      <w:r>
        <w:rPr>
          <w:rFonts w:ascii="Times New Roman" w:hAnsi="Times New Roman"/>
        </w:rPr>
        <w:t xml:space="preserve"> под открытым небом, в котором</w:t>
      </w:r>
      <w:r w:rsidRPr="00696ED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располагаются памятники деревянного зодчества</w:t>
      </w:r>
    </w:p>
    <w:p w:rsidR="00A225F5" w:rsidRDefault="00A225F5" w:rsidP="00C74A68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Карелы – </w:t>
      </w:r>
      <w:r w:rsidRPr="00593520">
        <w:rPr>
          <w:rFonts w:ascii="Times New Roman" w:hAnsi="Times New Roman"/>
        </w:rPr>
        <w:t>коренное население Карелии</w:t>
      </w:r>
    </w:p>
    <w:p w:rsidR="00A225F5" w:rsidRDefault="00A225F5" w:rsidP="00C74A68">
      <w:pPr>
        <w:jc w:val="center"/>
        <w:rPr>
          <w:rFonts w:ascii="Times New Roman" w:hAnsi="Times New Roman"/>
          <w:b/>
          <w:sz w:val="32"/>
          <w:szCs w:val="32"/>
        </w:rPr>
      </w:pPr>
      <w:r w:rsidRPr="00696EDD">
        <w:rPr>
          <w:rFonts w:ascii="Times New Roman" w:hAnsi="Times New Roman"/>
          <w:b/>
          <w:sz w:val="32"/>
          <w:szCs w:val="32"/>
        </w:rPr>
        <w:t>Конспект музейно-образовательного занятия.</w:t>
      </w:r>
    </w:p>
    <w:p w:rsidR="00A225F5" w:rsidRPr="007327CF" w:rsidRDefault="00A225F5" w:rsidP="00C74A68">
      <w:pPr>
        <w:rPr>
          <w:rFonts w:ascii="Times New Roman" w:hAnsi="Times New Roman"/>
          <w:b/>
          <w:sz w:val="24"/>
          <w:szCs w:val="24"/>
        </w:rPr>
      </w:pPr>
      <w:r w:rsidRPr="007327CF">
        <w:rPr>
          <w:rFonts w:ascii="Times New Roman" w:hAnsi="Times New Roman"/>
          <w:b/>
          <w:sz w:val="24"/>
          <w:szCs w:val="24"/>
        </w:rPr>
        <w:t>Ход:</w:t>
      </w:r>
    </w:p>
    <w:p w:rsidR="00A225F5" w:rsidRPr="007327CF" w:rsidRDefault="00A225F5" w:rsidP="009C06BD">
      <w:pPr>
        <w:jc w:val="both"/>
        <w:rPr>
          <w:rFonts w:ascii="Times New Roman" w:hAnsi="Times New Roman"/>
          <w:i/>
        </w:rPr>
      </w:pPr>
      <w:r w:rsidRPr="007327CF">
        <w:rPr>
          <w:rFonts w:ascii="Times New Roman" w:hAnsi="Times New Roman"/>
          <w:i/>
        </w:rPr>
        <w:t>Воспитатель появляется в виде домового. Ходит, смотрит по сторонам, ищет что-то, бормочет: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-Ой, горе мне, горе, потерялся, потерялся. Что делать-то? </w:t>
      </w:r>
    </w:p>
    <w:p w:rsidR="00A225F5" w:rsidRPr="007327CF" w:rsidRDefault="00A225F5" w:rsidP="009C06BD">
      <w:pPr>
        <w:jc w:val="both"/>
        <w:rPr>
          <w:rFonts w:ascii="Times New Roman" w:hAnsi="Times New Roman"/>
          <w:i/>
        </w:rPr>
      </w:pPr>
      <w:r w:rsidRPr="007327CF">
        <w:rPr>
          <w:rFonts w:ascii="Times New Roman" w:hAnsi="Times New Roman"/>
          <w:i/>
        </w:rPr>
        <w:t>Замечает детей.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-Здравствуйте, люди добрые? (кланяется до земли)</w:t>
      </w:r>
      <w:r>
        <w:rPr>
          <w:rFonts w:ascii="Times New Roman" w:hAnsi="Times New Roman"/>
        </w:rPr>
        <w:t>.</w:t>
      </w:r>
      <w:r w:rsidRPr="007327CF">
        <w:rPr>
          <w:rFonts w:ascii="Times New Roman" w:hAnsi="Times New Roman"/>
        </w:rPr>
        <w:t xml:space="preserve"> Вы чьих будете? (Кто вы?). А где я очутился? (В каком городе, месте?)- </w:t>
      </w:r>
      <w:r w:rsidRPr="007327CF">
        <w:rPr>
          <w:rFonts w:ascii="Times New Roman" w:hAnsi="Times New Roman"/>
          <w:i/>
        </w:rPr>
        <w:t>ответы детей.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-А меня величают домовым  Яшей. Живу  я  в музее-заповеднике, а он на острове чудесном находится, который омывается водами Онежского озера. 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про музей-то слыхивали, что это такое? (это место, в котором разные ценные вещи хранятся, эти вещи экспонатами называются), так мои экспонаты прямо под открытым небом стоят. Это памятники деревянного зодчества… Вот сколько слов непонятных сказал! Вы, наверное, ничего и не поняли. Давайте разбираться.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- Что такое деревянный? (сделанный из дерева). Значит мои экспонаты деревянные! 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что такое зодчество? Даже не ломайте голову, все равно не знаете. Я-то давно живу, все знаю. Слово «зодчество» (звучит  красиво, не правда ли?) - это древнее слово и означает умение красиво строить здания.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-Ну, так что же в моем музее хранится?  (Красивые деревянные дома). Таких сейчас не строят. Это необычные дома, диков</w:t>
      </w:r>
      <w:r>
        <w:rPr>
          <w:rFonts w:ascii="Times New Roman" w:hAnsi="Times New Roman"/>
        </w:rPr>
        <w:t>и</w:t>
      </w:r>
      <w:r w:rsidRPr="007327CF">
        <w:rPr>
          <w:rFonts w:ascii="Times New Roman" w:hAnsi="Times New Roman"/>
        </w:rPr>
        <w:t>нные.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заповедник что такое? Опять не знаете? Ладно, расскажу. Это место, которое охраняется государством. Хотите увидеть мой особенный музей-заповедник? (Слайд 2)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-Может, кто-то узнал? Как он называется?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-Мой музей называется «Кижи»! В этом музее собраны уникальные памятники деревянного зодчества (мы уже знаем, что это очень красивые деревянные постройки, каких нет в мире, только здесь). И находится он совсем недалеко от Петрозаводска, на острове Кижи.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хотите поехать туда прямо сейчас?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на чем можно отправиться? (</w:t>
      </w:r>
      <w:r w:rsidRPr="007327CF">
        <w:rPr>
          <w:rFonts w:ascii="Times New Roman" w:hAnsi="Times New Roman"/>
          <w:i/>
        </w:rPr>
        <w:t>варианты детей</w:t>
      </w:r>
      <w:r w:rsidRPr="007327CF">
        <w:rPr>
          <w:rFonts w:ascii="Times New Roman" w:hAnsi="Times New Roman"/>
        </w:rPr>
        <w:t>). Если это остров, то можно добраться по озеру на корабле (пароходе). (Слайд 3)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-Но наш корабль не поплывет, нужно что? Купить</w:t>
      </w:r>
      <w:r>
        <w:rPr>
          <w:rFonts w:ascii="Times New Roman" w:hAnsi="Times New Roman"/>
        </w:rPr>
        <w:t xml:space="preserve"> билеты! У меня есть для в</w:t>
      </w:r>
      <w:r w:rsidRPr="007327CF">
        <w:rPr>
          <w:rFonts w:ascii="Times New Roman" w:hAnsi="Times New Roman"/>
        </w:rPr>
        <w:t xml:space="preserve">ас билеты, но вы получите их, отгадав карельские загадки. </w:t>
      </w:r>
    </w:p>
    <w:p w:rsidR="00A225F5" w:rsidRPr="007327CF" w:rsidRDefault="00A225F5" w:rsidP="009C06BD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почему карельские? Так где же вы живете? (в Карелии)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Итак: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1.</w:t>
      </w:r>
      <w:r w:rsidRPr="007327CF">
        <w:rPr>
          <w:rFonts w:ascii="Times New Roman" w:hAnsi="Times New Roman"/>
        </w:rPr>
        <w:t>Растет в лесу, рождается дома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стене стоит и поскрипывает. (Д</w:t>
      </w:r>
      <w:r w:rsidRPr="007327CF">
        <w:rPr>
          <w:rFonts w:ascii="Times New Roman" w:hAnsi="Times New Roman"/>
        </w:rPr>
        <w:t>верь)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2.</w:t>
      </w:r>
      <w:r w:rsidRPr="007327CF">
        <w:rPr>
          <w:rFonts w:ascii="Times New Roman" w:hAnsi="Times New Roman"/>
        </w:rPr>
        <w:t>Маленький, кругленький,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Большую крепость стережет. (З</w:t>
      </w:r>
      <w:r w:rsidRPr="007327CF">
        <w:rPr>
          <w:rFonts w:ascii="Times New Roman" w:hAnsi="Times New Roman"/>
        </w:rPr>
        <w:t>амок)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3.</w:t>
      </w:r>
      <w:r w:rsidRPr="007327CF">
        <w:rPr>
          <w:rFonts w:ascii="Times New Roman" w:hAnsi="Times New Roman"/>
        </w:rPr>
        <w:t>Четыре братца под одной крышей стоят</w:t>
      </w:r>
      <w:r>
        <w:rPr>
          <w:rFonts w:ascii="Times New Roman" w:hAnsi="Times New Roman"/>
        </w:rPr>
        <w:t>. (С</w:t>
      </w:r>
      <w:r w:rsidRPr="007327CF">
        <w:rPr>
          <w:rFonts w:ascii="Times New Roman" w:hAnsi="Times New Roman"/>
        </w:rPr>
        <w:t>тол)</w:t>
      </w:r>
    </w:p>
    <w:p w:rsidR="00A225F5" w:rsidRPr="007327CF" w:rsidRDefault="00A225F5" w:rsidP="00BD40F6">
      <w:pPr>
        <w:rPr>
          <w:rFonts w:ascii="Times New Roman" w:hAnsi="Times New Roman"/>
        </w:rPr>
      </w:pPr>
      <w:r>
        <w:rPr>
          <w:rFonts w:ascii="Times New Roman" w:hAnsi="Times New Roman"/>
        </w:rPr>
        <w:t>4.</w:t>
      </w:r>
      <w:r w:rsidRPr="007327CF">
        <w:rPr>
          <w:rFonts w:ascii="Times New Roman" w:hAnsi="Times New Roman"/>
        </w:rPr>
        <w:t xml:space="preserve">В лесу кланялся, </w:t>
      </w:r>
      <w:r>
        <w:rPr>
          <w:rFonts w:ascii="Times New Roman" w:hAnsi="Times New Roman"/>
        </w:rPr>
        <w:t xml:space="preserve"> </w:t>
      </w:r>
      <w:r w:rsidRPr="007327CF">
        <w:rPr>
          <w:rFonts w:ascii="Times New Roman" w:hAnsi="Times New Roman"/>
        </w:rPr>
        <w:t>кланялся</w:t>
      </w:r>
      <w:r>
        <w:rPr>
          <w:rFonts w:ascii="Times New Roman" w:hAnsi="Times New Roman"/>
        </w:rPr>
        <w:t>,</w:t>
      </w:r>
      <w:r w:rsidRPr="007327CF">
        <w:rPr>
          <w:rFonts w:ascii="Times New Roman" w:hAnsi="Times New Roman"/>
        </w:rPr>
        <w:br/>
        <w:t xml:space="preserve"> Пришел домой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b/>
        </w:rPr>
        <w:t>–</w:t>
      </w:r>
      <w:r w:rsidRPr="007327CF">
        <w:rPr>
          <w:rFonts w:ascii="Times New Roman" w:hAnsi="Times New Roman"/>
        </w:rPr>
        <w:t xml:space="preserve"> в сенях растянулся.</w:t>
      </w:r>
      <w:r>
        <w:rPr>
          <w:rFonts w:ascii="Times New Roman" w:hAnsi="Times New Roman"/>
        </w:rPr>
        <w:t xml:space="preserve"> (Т</w:t>
      </w:r>
      <w:r w:rsidRPr="007327CF">
        <w:rPr>
          <w:rFonts w:ascii="Times New Roman" w:hAnsi="Times New Roman"/>
        </w:rPr>
        <w:t>опор)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-Ну, занимайте свои места. </w:t>
      </w:r>
      <w:r w:rsidRPr="007327CF">
        <w:rPr>
          <w:rFonts w:ascii="Times New Roman" w:hAnsi="Times New Roman"/>
          <w:i/>
        </w:rPr>
        <w:t>Все садятся на ковер.</w:t>
      </w:r>
      <w:r w:rsidRPr="007327CF">
        <w:rPr>
          <w:rFonts w:ascii="Times New Roman" w:hAnsi="Times New Roman"/>
        </w:rPr>
        <w:t xml:space="preserve"> Закройте глаза. Поплыли. (</w:t>
      </w:r>
      <w:r w:rsidRPr="007327CF">
        <w:rPr>
          <w:rFonts w:ascii="Times New Roman" w:hAnsi="Times New Roman"/>
          <w:i/>
        </w:rPr>
        <w:t>Запись - звуки воды</w:t>
      </w:r>
      <w:r w:rsidRPr="007327CF">
        <w:rPr>
          <w:rFonts w:ascii="Times New Roman" w:hAnsi="Times New Roman"/>
        </w:rPr>
        <w:t>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-Мы приплыли, выходите на берег, любуйтесь. (Слайд 4)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-Это одно из самых красивых строений – Кижский архитектурный ансамбль: две церкви и колокольня. (Слайд 5)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Самая красивая и величественная – вот эта. Не правда ли? (Слайд 6)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Это церковь Преображения Господня или Преображенская. В этом году будет ровно 300 лет, как ее построили. Представляете, сколько лет она стоит. Говорят, что построена она без </w:t>
      </w:r>
      <w:r>
        <w:rPr>
          <w:rFonts w:ascii="Times New Roman" w:hAnsi="Times New Roman"/>
        </w:rPr>
        <w:t>единого</w:t>
      </w:r>
      <w:r w:rsidRPr="007327CF">
        <w:rPr>
          <w:rFonts w:ascii="Times New Roman" w:hAnsi="Times New Roman"/>
        </w:rPr>
        <w:t xml:space="preserve"> гвоздя.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Вы запомнили, как называется этот остров? (Кижи)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-Необычное название. Может, вы знаете, что оно означает?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-Об этом мне еще бабушка и дедушка рассказывали, да все по-разному.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-Бабушка говорила, что слово «Кижи» идет от карельского слова «кижат», что означает «игрища». (Слайд 7)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-Издавна любили местные люди веселиться, петь, танцевать, играть.  Да и сейчас не против. А вы, не хотите </w:t>
      </w:r>
      <w:r>
        <w:rPr>
          <w:rFonts w:ascii="Times New Roman" w:hAnsi="Times New Roman"/>
        </w:rPr>
        <w:t xml:space="preserve">ли </w:t>
      </w:r>
      <w:r w:rsidRPr="007327CF">
        <w:rPr>
          <w:rFonts w:ascii="Times New Roman" w:hAnsi="Times New Roman"/>
        </w:rPr>
        <w:t>тоже повеселиться, поиграть и научиться танцевать  старинные карельские танцы</w:t>
      </w:r>
      <w:r>
        <w:rPr>
          <w:rFonts w:ascii="Times New Roman" w:hAnsi="Times New Roman"/>
        </w:rPr>
        <w:t>?</w:t>
      </w:r>
      <w:r w:rsidRPr="007327CF">
        <w:rPr>
          <w:rFonts w:ascii="Times New Roman" w:hAnsi="Times New Roman"/>
        </w:rPr>
        <w:t xml:space="preserve"> А ну, вставай в хоровод</w:t>
      </w:r>
      <w:r>
        <w:rPr>
          <w:rFonts w:ascii="Times New Roman" w:hAnsi="Times New Roman"/>
        </w:rPr>
        <w:t>,</w:t>
      </w:r>
      <w:r w:rsidRPr="007327CF">
        <w:rPr>
          <w:rFonts w:ascii="Times New Roman" w:hAnsi="Times New Roman"/>
        </w:rPr>
        <w:t xml:space="preserve"> и повторяйте за мной.</w:t>
      </w:r>
    </w:p>
    <w:p w:rsidR="00A225F5" w:rsidRPr="00257726" w:rsidRDefault="00A225F5" w:rsidP="00BD40F6">
      <w:pPr>
        <w:jc w:val="both"/>
        <w:rPr>
          <w:rFonts w:ascii="Times New Roman" w:hAnsi="Times New Roman"/>
          <w:i/>
        </w:rPr>
      </w:pPr>
      <w:r w:rsidRPr="00257726">
        <w:rPr>
          <w:rFonts w:ascii="Times New Roman" w:hAnsi="Times New Roman"/>
          <w:i/>
        </w:rPr>
        <w:t xml:space="preserve">Звучит карельская народная песня в исполнении Государственного ансамбля «Кантеле» «Раскрасавица-девица». </w:t>
      </w:r>
    </w:p>
    <w:p w:rsidR="00A225F5" w:rsidRPr="007327CF" w:rsidRDefault="00A225F5" w:rsidP="00BD40F6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Все повторяют движения:</w:t>
      </w:r>
    </w:p>
    <w:p w:rsidR="00A225F5" w:rsidRPr="007327CF" w:rsidRDefault="00A225F5" w:rsidP="00BD40F6">
      <w:pPr>
        <w:pStyle w:val="ListParagraph"/>
        <w:numPr>
          <w:ilvl w:val="0"/>
          <w:numId w:val="4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Двигаются все вместе, держась за руку в одну сторону</w:t>
      </w:r>
    </w:p>
    <w:p w:rsidR="00A225F5" w:rsidRPr="007327CF" w:rsidRDefault="00A225F5" w:rsidP="00BD40F6">
      <w:pPr>
        <w:pStyle w:val="ListParagraph"/>
        <w:numPr>
          <w:ilvl w:val="0"/>
          <w:numId w:val="4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По сигналу все поворачиваются и двигаются в другую сторону</w:t>
      </w:r>
    </w:p>
    <w:p w:rsidR="00A225F5" w:rsidRPr="007327CF" w:rsidRDefault="00A225F5" w:rsidP="00BD40F6">
      <w:pPr>
        <w:pStyle w:val="ListParagraph"/>
        <w:numPr>
          <w:ilvl w:val="0"/>
          <w:numId w:val="4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По сигналу все вместе двигаются в центр круга</w:t>
      </w:r>
    </w:p>
    <w:p w:rsidR="00A225F5" w:rsidRPr="007327CF" w:rsidRDefault="00A225F5" w:rsidP="00BD40F6">
      <w:pPr>
        <w:pStyle w:val="ListParagraph"/>
        <w:numPr>
          <w:ilvl w:val="0"/>
          <w:numId w:val="4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По сигналу все вместе двигаются от центра</w:t>
      </w:r>
    </w:p>
    <w:p w:rsidR="00A225F5" w:rsidRPr="007327CF" w:rsidRDefault="00A225F5" w:rsidP="00BD40F6">
      <w:pPr>
        <w:pStyle w:val="ListParagraph"/>
        <w:numPr>
          <w:ilvl w:val="0"/>
          <w:numId w:val="4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Затем ведущий расцепляется и делает «змейку» внутрь круга, при достижении середины поворачивается и раскручивается, пока не получится круг</w:t>
      </w:r>
    </w:p>
    <w:p w:rsidR="00A225F5" w:rsidRPr="00257726" w:rsidRDefault="00A225F5" w:rsidP="00BD40F6">
      <w:pPr>
        <w:pStyle w:val="ListParagraph"/>
        <w:numPr>
          <w:ilvl w:val="0"/>
          <w:numId w:val="4"/>
        </w:num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Повтор движений 1-2.</w:t>
      </w:r>
    </w:p>
    <w:p w:rsidR="00A225F5" w:rsidRPr="007327CF" w:rsidRDefault="00A225F5" w:rsidP="00BD40F6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-Понравилось? А давайте поиграем в старинные карельские игры.</w:t>
      </w:r>
    </w:p>
    <w:p w:rsidR="00A225F5" w:rsidRPr="007327CF" w:rsidRDefault="00A225F5" w:rsidP="00BD40F6">
      <w:pPr>
        <w:ind w:left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  <w:r w:rsidRPr="007327CF">
        <w:rPr>
          <w:rFonts w:ascii="Times New Roman" w:hAnsi="Times New Roman"/>
        </w:rPr>
        <w:t>Наша первая игра называется «Сиди, сиди, Яша». Нам нужен Яша. Давайте его выберем с помощью карельской считалки:</w:t>
      </w:r>
    </w:p>
    <w:p w:rsidR="00A225F5" w:rsidRPr="007327CF" w:rsidRDefault="00A225F5" w:rsidP="00BD40F6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Раз-два-три-четыре, </w:t>
      </w:r>
    </w:p>
    <w:p w:rsidR="00A225F5" w:rsidRPr="007327CF" w:rsidRDefault="00A225F5" w:rsidP="00BD40F6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Жили мыши на квартире,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Чай пили, чаши били,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По три денежки платили.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>Кто не хочет платить –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>Тому водить.</w:t>
      </w:r>
    </w:p>
    <w:p w:rsidR="00A225F5" w:rsidRPr="007327CF" w:rsidRDefault="00A225F5" w:rsidP="00C74A68">
      <w:pPr>
        <w:ind w:left="360"/>
        <w:rPr>
          <w:rFonts w:ascii="Times New Roman" w:hAnsi="Times New Roman"/>
          <w:b/>
          <w:i/>
        </w:rPr>
      </w:pPr>
      <w:r w:rsidRPr="007327CF">
        <w:rPr>
          <w:rFonts w:ascii="Times New Roman" w:hAnsi="Times New Roman"/>
          <w:b/>
          <w:i/>
        </w:rPr>
        <w:t>Сиди, сиди, Яша! (</w:t>
      </w:r>
      <w:r w:rsidRPr="007327CF">
        <w:rPr>
          <w:rFonts w:ascii="Times New Roman" w:hAnsi="Times New Roman"/>
          <w:i/>
        </w:rPr>
        <w:t>описание игры)</w:t>
      </w:r>
      <w:r w:rsidRPr="007327CF">
        <w:rPr>
          <w:rFonts w:ascii="Times New Roman" w:hAnsi="Times New Roman"/>
          <w:b/>
          <w:i/>
        </w:rPr>
        <w:t xml:space="preserve"> </w:t>
      </w:r>
    </w:p>
    <w:p w:rsidR="00A225F5" w:rsidRPr="007327CF" w:rsidRDefault="00A225F5" w:rsidP="00C74A68">
      <w:pPr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Кто-нибудь становится «Яшей». Ему завязывают глаза, сажают в центр круга. Остальные берутся за руки и идут против часовой стрелки под песню: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Сиди, сиди, Яша,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Ты – забава наша.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Погрызи орешки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Для моей потешки.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Руки на темь положи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И словечко нам скажи: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Раз, два, три – ищи!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После этих слов «Яша» вскакивает – и все разбегаются. «Яша» старается кого-нибудь поймать. Пойманный становится «Яшей». Игра продолжается.</w:t>
      </w:r>
    </w:p>
    <w:p w:rsidR="00A225F5" w:rsidRPr="007327CF" w:rsidRDefault="00A225F5" w:rsidP="00C74A68">
      <w:pPr>
        <w:ind w:left="360"/>
        <w:rPr>
          <w:rFonts w:ascii="Times New Roman" w:hAnsi="Times New Roman"/>
          <w:b/>
          <w:i/>
        </w:rPr>
      </w:pPr>
      <w:r w:rsidRPr="007327CF">
        <w:rPr>
          <w:rFonts w:ascii="Times New Roman" w:hAnsi="Times New Roman"/>
          <w:b/>
          <w:i/>
        </w:rPr>
        <w:t xml:space="preserve">Кукот (Петухи) </w:t>
      </w:r>
    </w:p>
    <w:p w:rsidR="00A225F5" w:rsidRPr="007327CF" w:rsidRDefault="00A225F5" w:rsidP="00BD40F6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Петухи – известные драчуны. «Петухов» выбирают при помощи считалки. Двое мальчиков сходятся, прыгая на правой ноге. Сблизившись, пытаются оттолкнуть один другого. Проигравшим считается тот, кто не выдержал натиска соперника, потерял равновесие и стал на обе ноги.  Незамедлительно следует наказание: проигравший должен кукарекать во все горло.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К выигравш</w:t>
      </w:r>
      <w:r>
        <w:rPr>
          <w:rFonts w:ascii="Times New Roman" w:hAnsi="Times New Roman"/>
        </w:rPr>
        <w:t>ему подходит следующий «петух»,</w:t>
      </w:r>
      <w:r w:rsidRPr="007327C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и игра продолжается.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-Устали? Давайте немного отдохнем.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  <w:r w:rsidRPr="007327CF">
        <w:rPr>
          <w:rFonts w:ascii="Times New Roman" w:hAnsi="Times New Roman"/>
        </w:rPr>
        <w:t>Напомните мне, как называется этот  музей-заповедник? ( Кижи). Бабушка мне рассказывала, что «Кижи» идет от карельского «кижат», то есть «игрища», а дедушка мне рассказывал, что «Кижи» произошло от карельского слова «кииджи»- водный мох, который с давних времен использовали в Кижах для утепления деревянных построек. (Слайд 8)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А на  моем острове так много разных деревянных построек, таких красивы</w:t>
      </w:r>
      <w:r>
        <w:rPr>
          <w:rFonts w:ascii="Times New Roman" w:hAnsi="Times New Roman"/>
        </w:rPr>
        <w:t>х. Да, раньше умели строить.  С</w:t>
      </w:r>
      <w:r w:rsidRPr="007327CF">
        <w:rPr>
          <w:rFonts w:ascii="Times New Roman" w:hAnsi="Times New Roman"/>
        </w:rPr>
        <w:t xml:space="preserve">колько лет уже стоит. Потому что они строили необычным способом. Они секрет знали.  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вы знаете, что с давних времен умели возводить дома без гвоздей и пилы? Самым главным  орудием был топор, поэтому в старину говорили не «строить», а «рубить» дом. Обтес</w:t>
      </w:r>
      <w:r>
        <w:rPr>
          <w:rFonts w:ascii="Times New Roman" w:hAnsi="Times New Roman"/>
        </w:rPr>
        <w:t xml:space="preserve">анные топором готовые бревна </w:t>
      </w:r>
      <w:r w:rsidRPr="007327CF">
        <w:rPr>
          <w:rFonts w:ascii="Times New Roman" w:hAnsi="Times New Roman"/>
        </w:rPr>
        <w:t xml:space="preserve"> складывали друг за другом в венцы</w:t>
      </w:r>
      <w:r>
        <w:rPr>
          <w:rFonts w:ascii="Times New Roman" w:hAnsi="Times New Roman"/>
        </w:rPr>
        <w:t xml:space="preserve"> </w:t>
      </w:r>
      <w:r w:rsidRPr="007327CF">
        <w:rPr>
          <w:rFonts w:ascii="Times New Roman" w:hAnsi="Times New Roman"/>
        </w:rPr>
        <w:t>(Слайд 9)</w:t>
      </w:r>
      <w:r>
        <w:rPr>
          <w:rFonts w:ascii="Times New Roman" w:hAnsi="Times New Roman"/>
        </w:rPr>
        <w:t>.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Один венец, другой, третий и так до самого верха.  Собирался дом, как конструктор.</w:t>
      </w:r>
    </w:p>
    <w:p w:rsidR="00A225F5" w:rsidRPr="007327CF" w:rsidRDefault="00A225F5" w:rsidP="00C74A68">
      <w:pPr>
        <w:ind w:left="360"/>
        <w:rPr>
          <w:rFonts w:ascii="Times New Roman" w:hAnsi="Times New Roman"/>
          <w:i/>
        </w:rPr>
      </w:pPr>
      <w:r w:rsidRPr="007327CF">
        <w:rPr>
          <w:rFonts w:ascii="Times New Roman" w:hAnsi="Times New Roman"/>
        </w:rPr>
        <w:t xml:space="preserve">-Хотите побывать в роли карельского «строителя» дома? </w:t>
      </w:r>
      <w:r w:rsidRPr="007327CF">
        <w:rPr>
          <w:rFonts w:ascii="Times New Roman" w:hAnsi="Times New Roman"/>
          <w:i/>
        </w:rPr>
        <w:t>(</w:t>
      </w:r>
      <w:r>
        <w:rPr>
          <w:rFonts w:ascii="Times New Roman" w:hAnsi="Times New Roman"/>
          <w:i/>
        </w:rPr>
        <w:t>Дет</w:t>
      </w:r>
      <w:r w:rsidRPr="007327CF">
        <w:rPr>
          <w:rFonts w:ascii="Times New Roman" w:hAnsi="Times New Roman"/>
          <w:i/>
        </w:rPr>
        <w:t xml:space="preserve">и </w:t>
      </w:r>
      <w:r>
        <w:rPr>
          <w:rFonts w:ascii="Times New Roman" w:hAnsi="Times New Roman"/>
          <w:i/>
        </w:rPr>
        <w:t xml:space="preserve"> пробуют  палочки</w:t>
      </w:r>
      <w:r w:rsidRPr="007327CF">
        <w:rPr>
          <w:rFonts w:ascii="Times New Roman" w:hAnsi="Times New Roman"/>
          <w:i/>
        </w:rPr>
        <w:t xml:space="preserve"> с углублениями на концах </w:t>
      </w:r>
      <w:r>
        <w:rPr>
          <w:rFonts w:ascii="Times New Roman" w:hAnsi="Times New Roman"/>
          <w:i/>
        </w:rPr>
        <w:t xml:space="preserve">уложить </w:t>
      </w:r>
      <w:r w:rsidRPr="007327CF">
        <w:rPr>
          <w:rFonts w:ascii="Times New Roman" w:hAnsi="Times New Roman"/>
          <w:i/>
        </w:rPr>
        <w:t>в венцы.)</w:t>
      </w:r>
    </w:p>
    <w:p w:rsidR="00A225F5" w:rsidRPr="007327CF" w:rsidRDefault="00A225F5" w:rsidP="00C74A68">
      <w:pPr>
        <w:ind w:left="360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 -Потом в стенах прорубали топором окна, затем этот дом украшали разными узорами.   (Слайд 10)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-Кстати, я живу в одном замечательном доме, который напоминает сказочный терем, в котором раньше жила большая семья крестьянина Максима Яковлева. У </w:t>
      </w:r>
      <w:r>
        <w:rPr>
          <w:rFonts w:ascii="Times New Roman" w:hAnsi="Times New Roman"/>
        </w:rPr>
        <w:t>него</w:t>
      </w:r>
      <w:r w:rsidRPr="007327CF">
        <w:rPr>
          <w:rFonts w:ascii="Times New Roman" w:hAnsi="Times New Roman"/>
        </w:rPr>
        <w:t xml:space="preserve"> так</w:t>
      </w:r>
      <w:r>
        <w:rPr>
          <w:rFonts w:ascii="Times New Roman" w:hAnsi="Times New Roman"/>
        </w:rPr>
        <w:t xml:space="preserve"> </w:t>
      </w:r>
      <w:r w:rsidRPr="007327CF">
        <w:rPr>
          <w:rFonts w:ascii="Times New Roman" w:hAnsi="Times New Roman"/>
        </w:rPr>
        <w:t>же в хозяйстве были баня и амбар (место, где хранили зерно и разные хозяйственный предметы). (Слайд 11)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-А Вам интересно, как раньше люди жили и вели хозяйство</w:t>
      </w:r>
      <w:r>
        <w:rPr>
          <w:rFonts w:ascii="Times New Roman" w:hAnsi="Times New Roman"/>
        </w:rPr>
        <w:t>?</w:t>
      </w:r>
      <w:r w:rsidRPr="007327CF">
        <w:rPr>
          <w:rFonts w:ascii="Times New Roman" w:hAnsi="Times New Roman"/>
        </w:rPr>
        <w:t xml:space="preserve"> Я приглашаю вас на экскурсию в усадьбу М. Яковлева.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  <w:i/>
        </w:rPr>
        <w:t xml:space="preserve">В экскурсии используется интерактивная игра-путешествие «Усадьба карельского крестьянина». </w:t>
      </w:r>
      <w:r w:rsidRPr="007327CF">
        <w:rPr>
          <w:rFonts w:ascii="Times New Roman" w:hAnsi="Times New Roman"/>
        </w:rPr>
        <w:t>(</w:t>
      </w:r>
      <w:r w:rsidRPr="007327CF">
        <w:rPr>
          <w:rFonts w:ascii="Times New Roman" w:hAnsi="Times New Roman"/>
          <w:i/>
        </w:rPr>
        <w:t>Воспитатель выборочно показывает слайды, комментируя по ходу)</w:t>
      </w:r>
      <w:r w:rsidRPr="007327CF">
        <w:rPr>
          <w:rFonts w:ascii="Times New Roman" w:hAnsi="Times New Roman"/>
        </w:rPr>
        <w:t>: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  <w:r w:rsidRPr="007327CF">
        <w:rPr>
          <w:rFonts w:ascii="Times New Roman" w:hAnsi="Times New Roman"/>
        </w:rPr>
        <w:t xml:space="preserve">Посмотрите, какое хозяйство было у этой семьи </w:t>
      </w:r>
      <w:r w:rsidRPr="00C74A68">
        <w:rPr>
          <w:rFonts w:ascii="Times New Roman" w:hAnsi="Times New Roman"/>
          <w:i/>
        </w:rPr>
        <w:t>(обзор усадьбы</w:t>
      </w:r>
      <w:r w:rsidRPr="007327CF">
        <w:rPr>
          <w:rFonts w:ascii="Times New Roman" w:hAnsi="Times New Roman"/>
        </w:rPr>
        <w:t>): большой дом, амбар для хранения зерна и хозяйственного инвентаря и баня.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  <w:r w:rsidRPr="007327CF">
        <w:rPr>
          <w:rFonts w:ascii="Times New Roman" w:hAnsi="Times New Roman"/>
        </w:rPr>
        <w:t>Начнем нашу экскурсию с дома. Посмотри, какой он? (деревянный, красивый, двухэтажный, большой…)  Это дом, в котором жилое помещение и хозяйственная часть располагаются друг за другом. В дом можно зайти в двух сторон: с парадного крыльца и со стороны сарая, который находится на втором этаже. На втором этаже располагается летняя изба, т.е. помещение, в котором жили только летом. Почему? Потому что зимой там холодно, и вся семья жила на первом этаже в зимней избе. В доме есть и сарай, и кладовка.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  <w:r w:rsidRPr="007327CF">
        <w:rPr>
          <w:rFonts w:ascii="Times New Roman" w:hAnsi="Times New Roman"/>
        </w:rPr>
        <w:t>Амбар находится недалеко от дома так, чтобы был виден из окон. Там хранили зерно, муку, а также хозяйственный инвентарь (инструменты).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  <w:r w:rsidRPr="007327CF">
        <w:rPr>
          <w:rFonts w:ascii="Times New Roman" w:hAnsi="Times New Roman"/>
        </w:rPr>
        <w:t>Баня срублен</w:t>
      </w:r>
      <w:r>
        <w:rPr>
          <w:rFonts w:ascii="Times New Roman" w:hAnsi="Times New Roman"/>
        </w:rPr>
        <w:t>а</w:t>
      </w:r>
      <w:r w:rsidRPr="007327CF">
        <w:rPr>
          <w:rFonts w:ascii="Times New Roman" w:hAnsi="Times New Roman"/>
        </w:rPr>
        <w:t xml:space="preserve"> из соснового бруса, а двери и окошк</w:t>
      </w:r>
      <w:r>
        <w:rPr>
          <w:rFonts w:ascii="Times New Roman" w:hAnsi="Times New Roman"/>
        </w:rPr>
        <w:t>и</w:t>
      </w:r>
      <w:r w:rsidRPr="007327CF">
        <w:rPr>
          <w:rFonts w:ascii="Times New Roman" w:hAnsi="Times New Roman"/>
        </w:rPr>
        <w:t xml:space="preserve"> были узкие, чтобы зайти в баню, нужно нагнуться. Это делали дл</w:t>
      </w:r>
      <w:r>
        <w:rPr>
          <w:rFonts w:ascii="Times New Roman" w:hAnsi="Times New Roman"/>
        </w:rPr>
        <w:t>я</w:t>
      </w:r>
      <w:r w:rsidRPr="007327CF">
        <w:rPr>
          <w:rFonts w:ascii="Times New Roman" w:hAnsi="Times New Roman"/>
        </w:rPr>
        <w:t xml:space="preserve"> того, чтобы сберегать тепло. Карелы относились с большой любовью к своей бане.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 xml:space="preserve">Красивые дома? (Слайд 12) И люблю, когда сюда приезжают люди, ходят, смотрят, веселятся, как  когда-то в старину веселились и играли наши предки. 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-Такой красоты нигде больше нет. И нам надо сделать так, чтобы эта красота радовала нас еще долго и долго. (Слайд 13)</w:t>
      </w:r>
    </w:p>
    <w:p w:rsidR="00A225F5" w:rsidRPr="007327CF" w:rsidRDefault="00A225F5" w:rsidP="00237D25">
      <w:pPr>
        <w:ind w:left="360"/>
        <w:jc w:val="both"/>
        <w:rPr>
          <w:rFonts w:ascii="Times New Roman" w:hAnsi="Times New Roman"/>
          <w:i/>
        </w:rPr>
      </w:pPr>
      <w:r w:rsidRPr="007327CF">
        <w:rPr>
          <w:rFonts w:ascii="Times New Roman" w:hAnsi="Times New Roman"/>
          <w:i/>
        </w:rPr>
        <w:t>Дети слышат звук теплохода.</w:t>
      </w:r>
    </w:p>
    <w:p w:rsidR="00A225F5" w:rsidRPr="007327CF" w:rsidRDefault="00A225F5" w:rsidP="00237D25">
      <w:pPr>
        <w:jc w:val="both"/>
        <w:rPr>
          <w:rFonts w:ascii="Times New Roman" w:hAnsi="Times New Roman"/>
          <w:i/>
        </w:rPr>
      </w:pPr>
      <w:r w:rsidRPr="007327CF">
        <w:rPr>
          <w:rFonts w:ascii="Times New Roman" w:hAnsi="Times New Roman"/>
        </w:rPr>
        <w:t>-Ну, дорогие гости, вам пора возвращать домой.  Пароход вас ждет. На память о моем чудесном острове, который как называется, вы не забыли?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b/>
        </w:rPr>
        <w:t>–</w:t>
      </w:r>
      <w:r w:rsidRPr="007327CF">
        <w:rPr>
          <w:rFonts w:ascii="Times New Roman" w:hAnsi="Times New Roman"/>
        </w:rPr>
        <w:t xml:space="preserve"> я подарю вам картинки-раскраски с изображением самой красивой церкви. (Слайд 14).  Посмотрите, она находится в ладошках. Это наша драгоценность, наша гордость и мы должны гордиться, что мы живем в Карелии, что у нас есть такой чудесный остров Кижи, на котором собраны такие красивые деревянные памятники. </w:t>
      </w:r>
      <w:r w:rsidRPr="007327CF">
        <w:rPr>
          <w:rFonts w:ascii="Times New Roman" w:hAnsi="Times New Roman"/>
          <w:i/>
        </w:rPr>
        <w:t>(домовой раздает детям картинки)</w:t>
      </w:r>
    </w:p>
    <w:p w:rsidR="00A225F5" w:rsidRPr="007327CF" w:rsidRDefault="00A225F5" w:rsidP="00237D25">
      <w:pPr>
        <w:jc w:val="both"/>
        <w:rPr>
          <w:rFonts w:ascii="Times New Roman" w:hAnsi="Times New Roman"/>
          <w:i/>
        </w:rPr>
      </w:pPr>
      <w:r w:rsidRPr="007327CF">
        <w:rPr>
          <w:rFonts w:ascii="Times New Roman" w:hAnsi="Times New Roman"/>
          <w:i/>
        </w:rPr>
        <w:t>Дети садятся на ковер</w:t>
      </w:r>
    </w:p>
    <w:p w:rsidR="00A225F5" w:rsidRPr="007327CF" w:rsidRDefault="00A225F5" w:rsidP="00237D25">
      <w:pPr>
        <w:jc w:val="both"/>
        <w:rPr>
          <w:rFonts w:ascii="Times New Roman" w:hAnsi="Times New Roman"/>
        </w:rPr>
      </w:pPr>
      <w:r w:rsidRPr="007327CF">
        <w:rPr>
          <w:rFonts w:ascii="Times New Roman" w:hAnsi="Times New Roman"/>
        </w:rPr>
        <w:t>-Приезжайте ко мне и привозите своих родителей и друзей. Мы всем рады!!! До свидания! До встречи в Кижах. Не забудьте раскрасить картинку.</w:t>
      </w:r>
    </w:p>
    <w:p w:rsidR="00A225F5" w:rsidRPr="007327CF" w:rsidRDefault="00A225F5" w:rsidP="00237D25">
      <w:pPr>
        <w:jc w:val="both"/>
        <w:rPr>
          <w:rFonts w:ascii="Times New Roman" w:hAnsi="Times New Roman"/>
          <w:i/>
        </w:rPr>
      </w:pPr>
      <w:r w:rsidRPr="007327CF">
        <w:rPr>
          <w:rFonts w:ascii="Times New Roman" w:hAnsi="Times New Roman"/>
          <w:i/>
        </w:rPr>
        <w:t>Звучит аудиозапись (Звуки воды), воспитатель уходит. (</w:t>
      </w:r>
      <w:r w:rsidRPr="007327CF">
        <w:rPr>
          <w:rFonts w:ascii="Times New Roman" w:hAnsi="Times New Roman"/>
        </w:rPr>
        <w:t>Слайд 15)</w:t>
      </w:r>
    </w:p>
    <w:p w:rsidR="00A225F5" w:rsidRDefault="00A225F5" w:rsidP="00237D25">
      <w:pPr>
        <w:jc w:val="both"/>
        <w:rPr>
          <w:rFonts w:ascii="Times New Roman" w:hAnsi="Times New Roman"/>
        </w:rPr>
      </w:pPr>
      <w:r w:rsidRPr="00C74A68">
        <w:rPr>
          <w:rFonts w:ascii="Times New Roman" w:hAnsi="Times New Roman"/>
          <w:i/>
        </w:rPr>
        <w:t>Дети проходят за столы и раскрашивают картинку</w:t>
      </w:r>
      <w:r w:rsidRPr="007327CF">
        <w:rPr>
          <w:rFonts w:ascii="Times New Roman" w:hAnsi="Times New Roman"/>
        </w:rPr>
        <w:t>.</w:t>
      </w:r>
    </w:p>
    <w:p w:rsidR="00A225F5" w:rsidRDefault="00A225F5" w:rsidP="00C74A68">
      <w:pPr>
        <w:rPr>
          <w:rFonts w:ascii="Times New Roman" w:hAnsi="Times New Roman"/>
        </w:rPr>
      </w:pPr>
    </w:p>
    <w:p w:rsidR="00A225F5" w:rsidRPr="00C74A68" w:rsidRDefault="00A225F5" w:rsidP="00C74A68">
      <w:pPr>
        <w:jc w:val="center"/>
        <w:rPr>
          <w:rFonts w:ascii="Times New Roman" w:hAnsi="Times New Roman"/>
          <w:b/>
          <w:sz w:val="24"/>
          <w:szCs w:val="24"/>
        </w:rPr>
      </w:pPr>
      <w:r w:rsidRPr="00C74A68">
        <w:rPr>
          <w:rFonts w:ascii="Times New Roman" w:hAnsi="Times New Roman"/>
          <w:b/>
          <w:sz w:val="24"/>
          <w:szCs w:val="24"/>
        </w:rPr>
        <w:t>Использованная литература:</w:t>
      </w:r>
    </w:p>
    <w:p w:rsidR="00A225F5" w:rsidRPr="00C74A68" w:rsidRDefault="00A225F5" w:rsidP="00237D25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b/>
          <w:sz w:val="24"/>
          <w:szCs w:val="24"/>
        </w:rPr>
      </w:pPr>
      <w:r w:rsidRPr="00C74A68">
        <w:rPr>
          <w:rFonts w:ascii="Times New Roman" w:hAnsi="Times New Roman"/>
          <w:sz w:val="24"/>
          <w:szCs w:val="24"/>
        </w:rPr>
        <w:t>Н.В. Воронина. Путешествие в усадьбу карельского крестьянина: путеводитель для детей и родителей/ Н.В. Воронина. – Петрозаводск: Издательский центр музея-заповедника «Кижи», 2007.</w:t>
      </w:r>
    </w:p>
    <w:p w:rsidR="00A225F5" w:rsidRPr="00C74A68" w:rsidRDefault="00A225F5" w:rsidP="00237D25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</w:rPr>
      </w:pPr>
      <w:r w:rsidRPr="00C74A68">
        <w:rPr>
          <w:rFonts w:ascii="Times New Roman" w:hAnsi="Times New Roman"/>
        </w:rPr>
        <w:t>С.Н. Жульникова. Предметный мир сказки: музейно-образовательная программа. – Петрозаводск: Издательский центр музея-заповедника «Кижи», 2013.</w:t>
      </w:r>
    </w:p>
    <w:p w:rsidR="00A225F5" w:rsidRPr="00C74A68" w:rsidRDefault="00A225F5" w:rsidP="00237D25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</w:rPr>
      </w:pPr>
      <w:r w:rsidRPr="00C74A68">
        <w:rPr>
          <w:rFonts w:ascii="Times New Roman" w:hAnsi="Times New Roman"/>
        </w:rPr>
        <w:t>Песенный открою короб: Хрестоматия по карельскому фольклору для учащихся школ республики Карелия/  Изд. Подготовлено А.С. Степановой.- Петрозаводск: Карелия, 1993.</w:t>
      </w:r>
    </w:p>
    <w:p w:rsidR="00A225F5" w:rsidRPr="00C74A68" w:rsidRDefault="00A225F5" w:rsidP="00C74A68">
      <w:pPr>
        <w:jc w:val="center"/>
        <w:rPr>
          <w:rFonts w:ascii="Times New Roman" w:hAnsi="Times New Roman"/>
          <w:b/>
          <w:sz w:val="24"/>
          <w:szCs w:val="24"/>
        </w:rPr>
      </w:pPr>
      <w:r w:rsidRPr="00C74A68">
        <w:rPr>
          <w:rFonts w:ascii="Times New Roman" w:hAnsi="Times New Roman"/>
          <w:b/>
          <w:sz w:val="24"/>
          <w:szCs w:val="24"/>
        </w:rPr>
        <w:t>И</w:t>
      </w:r>
      <w:r>
        <w:rPr>
          <w:rFonts w:ascii="Times New Roman" w:hAnsi="Times New Roman"/>
          <w:b/>
          <w:sz w:val="24"/>
          <w:szCs w:val="24"/>
        </w:rPr>
        <w:t>спользуемые и</w:t>
      </w:r>
      <w:r w:rsidRPr="00C74A68">
        <w:rPr>
          <w:rFonts w:ascii="Times New Roman" w:hAnsi="Times New Roman"/>
          <w:b/>
          <w:sz w:val="24"/>
          <w:szCs w:val="24"/>
        </w:rPr>
        <w:t>нтернет-ресурсы:</w:t>
      </w:r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7" w:history="1">
        <w:r w:rsidRPr="00C74A68">
          <w:rPr>
            <w:rStyle w:val="Hyperlink"/>
            <w:rFonts w:ascii="Times New Roman" w:hAnsi="Times New Roman"/>
          </w:rPr>
          <w:t>http://kizhi.karelia.ru/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8" w:history="1">
        <w:r w:rsidRPr="00C74A68">
          <w:rPr>
            <w:rStyle w:val="Hyperlink"/>
            <w:rFonts w:ascii="Times New Roman" w:hAnsi="Times New Roman"/>
          </w:rPr>
          <w:t>http://nashaucheba.ru/?sendmessage=1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9" w:history="1">
        <w:r w:rsidRPr="00C74A68">
          <w:rPr>
            <w:rStyle w:val="Hyperlink"/>
            <w:rFonts w:ascii="Times New Roman" w:hAnsi="Times New Roman"/>
          </w:rPr>
          <w:t>http://www.kidsreview.ru/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10" w:history="1">
        <w:r w:rsidRPr="00C74A68">
          <w:rPr>
            <w:rStyle w:val="Hyperlink"/>
            <w:rFonts w:ascii="Times New Roman" w:hAnsi="Times New Roman"/>
          </w:rPr>
          <w:t>http://pandia.ru/user/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11" w:history="1">
        <w:r w:rsidRPr="00C74A68">
          <w:rPr>
            <w:rStyle w:val="Hyperlink"/>
            <w:rFonts w:ascii="Times New Roman" w:hAnsi="Times New Roman"/>
          </w:rPr>
          <w:t>http://kartravel.ru/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12" w:history="1">
        <w:r w:rsidRPr="00C74A68">
          <w:rPr>
            <w:rStyle w:val="Hyperlink"/>
            <w:rFonts w:ascii="Times New Roman" w:hAnsi="Times New Roman"/>
          </w:rPr>
          <w:t>http://www.maaam.ru/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13" w:history="1">
        <w:r w:rsidRPr="00C74A68">
          <w:rPr>
            <w:rStyle w:val="Hyperlink"/>
            <w:rFonts w:ascii="Times New Roman" w:hAnsi="Times New Roman"/>
          </w:rPr>
          <w:t>http://moi-mummi.ru/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14" w:history="1">
        <w:r w:rsidRPr="00C74A68">
          <w:rPr>
            <w:rStyle w:val="Hyperlink"/>
            <w:rFonts w:ascii="Times New Roman" w:hAnsi="Times New Roman"/>
          </w:rPr>
          <w:t>http://www.onejenka.ru/projects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15" w:history="1">
        <w:r w:rsidRPr="00C74A68">
          <w:rPr>
            <w:rStyle w:val="Hyperlink"/>
            <w:rFonts w:ascii="Times New Roman" w:hAnsi="Times New Roman"/>
          </w:rPr>
          <w:t>http://trufeleva.ru/</w:t>
        </w:r>
      </w:hyperlink>
    </w:p>
    <w:p w:rsidR="00A225F5" w:rsidRPr="00C74A68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16" w:history="1">
        <w:r w:rsidRPr="00C74A68">
          <w:rPr>
            <w:rStyle w:val="Hyperlink"/>
            <w:rFonts w:ascii="Times New Roman" w:hAnsi="Times New Roman"/>
          </w:rPr>
          <w:t>http://vk.com/club2710581</w:t>
        </w:r>
      </w:hyperlink>
    </w:p>
    <w:p w:rsidR="00A225F5" w:rsidRDefault="00A225F5" w:rsidP="00C74A68">
      <w:pPr>
        <w:pStyle w:val="ListParagraph"/>
        <w:numPr>
          <w:ilvl w:val="0"/>
          <w:numId w:val="6"/>
        </w:numPr>
        <w:rPr>
          <w:rFonts w:ascii="Times New Roman" w:hAnsi="Times New Roman"/>
        </w:rPr>
      </w:pPr>
      <w:hyperlink r:id="rId17" w:history="1">
        <w:r w:rsidRPr="00C74A68">
          <w:rPr>
            <w:rStyle w:val="Hyperlink"/>
            <w:rFonts w:ascii="Times New Roman" w:hAnsi="Times New Roman"/>
          </w:rPr>
          <w:t>http://www.maaam.ru/detskijsad/karelskie-schitalki.html</w:t>
        </w:r>
      </w:hyperlink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FF25B6">
      <w:pPr>
        <w:rPr>
          <w:rFonts w:ascii="Times New Roman" w:hAnsi="Times New Roman"/>
        </w:rPr>
      </w:pPr>
    </w:p>
    <w:p w:rsidR="00A225F5" w:rsidRDefault="00A225F5" w:rsidP="00C74A68">
      <w:pPr>
        <w:rPr>
          <w:rFonts w:ascii="Times New Roman" w:hAnsi="Times New Roman"/>
        </w:rPr>
      </w:pPr>
    </w:p>
    <w:p w:rsidR="00A225F5" w:rsidRDefault="00A225F5" w:rsidP="00C74A68">
      <w:pPr>
        <w:rPr>
          <w:rFonts w:ascii="Times New Roman" w:hAnsi="Times New Roman"/>
        </w:rPr>
      </w:pPr>
    </w:p>
    <w:p w:rsidR="00A225F5" w:rsidRDefault="00A225F5" w:rsidP="00C74A68">
      <w:pPr>
        <w:rPr>
          <w:rFonts w:ascii="Times New Roman" w:hAnsi="Times New Roman"/>
        </w:rPr>
      </w:pPr>
    </w:p>
    <w:p w:rsidR="00A225F5" w:rsidRPr="005A396D" w:rsidRDefault="00A225F5" w:rsidP="00C74A68">
      <w:pPr>
        <w:rPr>
          <w:rFonts w:ascii="Times New Roman" w:hAnsi="Times New Roman"/>
          <w:b/>
          <w:sz w:val="24"/>
          <w:szCs w:val="24"/>
        </w:rPr>
      </w:pPr>
      <w:r w:rsidRPr="005A396D">
        <w:rPr>
          <w:b/>
          <w:sz w:val="24"/>
          <w:szCs w:val="24"/>
        </w:rPr>
        <w:t>Приложение.</w:t>
      </w:r>
    </w:p>
    <w:p w:rsidR="00A225F5" w:rsidRDefault="00A225F5" w:rsidP="00C74A68">
      <w:r>
        <w:t>Фотографии с занятия</w:t>
      </w:r>
    </w:p>
    <w:p w:rsidR="00A225F5" w:rsidRDefault="00A225F5" w:rsidP="00C74A68"/>
    <w:p w:rsidR="00A225F5" w:rsidRDefault="00A225F5" w:rsidP="00CA3899">
      <w:pPr>
        <w:jc w:val="center"/>
      </w:pPr>
      <w:r w:rsidRPr="003203E0">
        <w:rPr>
          <w:noProof/>
          <w:lang w:eastAsia="ru-RU"/>
        </w:rPr>
        <w:pict>
          <v:shape id="Рисунок 2" o:spid="_x0000_i1026" type="#_x0000_t75" alt="IMG_9073.JPG" style="width:160.5pt;height:165.75pt;visibility:visible">
            <v:imagedata r:id="rId18" o:title=""/>
          </v:shape>
        </w:pict>
      </w:r>
      <w:r w:rsidRPr="003203E0">
        <w:rPr>
          <w:noProof/>
          <w:lang w:eastAsia="ru-RU"/>
        </w:rPr>
        <w:pict>
          <v:shape id="_x0000_i1027" type="#_x0000_t75" alt="IMG_9078.JPG" style="width:251.25pt;height:167.25pt;visibility:visible">
            <v:imagedata r:id="rId19" o:title=""/>
          </v:shape>
        </w:pict>
      </w:r>
    </w:p>
    <w:p w:rsidR="00A225F5" w:rsidRDefault="00A225F5" w:rsidP="00CA3899">
      <w:pPr>
        <w:jc w:val="center"/>
      </w:pPr>
      <w:r w:rsidRPr="00CA3899">
        <w:t>Появление домового Яши</w:t>
      </w:r>
      <w:r>
        <w:t>.</w:t>
      </w:r>
    </w:p>
    <w:p w:rsidR="00A225F5" w:rsidRDefault="00A225F5" w:rsidP="00CA3899">
      <w:pPr>
        <w:jc w:val="center"/>
      </w:pPr>
    </w:p>
    <w:p w:rsidR="00A225F5" w:rsidRDefault="00A225F5" w:rsidP="005A396D">
      <w:pPr>
        <w:jc w:val="center"/>
      </w:pPr>
      <w:r w:rsidRPr="003203E0">
        <w:rPr>
          <w:noProof/>
          <w:lang w:eastAsia="ru-RU"/>
        </w:rPr>
        <w:pict>
          <v:shape id="Рисунок 3" o:spid="_x0000_i1028" type="#_x0000_t75" alt="IMG_9084.JPG" style="width:110.25pt;height:167.25pt;visibility:visible">
            <v:imagedata r:id="rId20" o:title=""/>
          </v:shape>
        </w:pict>
      </w:r>
      <w:r w:rsidRPr="003203E0">
        <w:rPr>
          <w:noProof/>
          <w:lang w:eastAsia="ru-RU"/>
        </w:rPr>
        <w:pict>
          <v:shape id="Рисунок 4" o:spid="_x0000_i1029" type="#_x0000_t75" alt="IMG_9094.JPG" style="width:250.5pt;height:167.25pt;visibility:visible">
            <v:imagedata r:id="rId21" o:title=""/>
          </v:shape>
        </w:pict>
      </w: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68"/>
        <w:gridCol w:w="5103"/>
      </w:tblGrid>
      <w:tr w:rsidR="00A225F5" w:rsidRPr="00B93B96" w:rsidTr="00B93B96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:rsidR="00A225F5" w:rsidRPr="00B93B96" w:rsidRDefault="00A225F5" w:rsidP="00B93B96">
            <w:pPr>
              <w:spacing w:after="0"/>
            </w:pPr>
            <w:r w:rsidRPr="00B93B96">
              <w:t>Музей, в котором живет  домовой Яша</w:t>
            </w:r>
          </w:p>
        </w:tc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A225F5" w:rsidRPr="00B93B96" w:rsidRDefault="00A225F5" w:rsidP="00B93B96">
            <w:pPr>
              <w:spacing w:after="0"/>
            </w:pPr>
            <w:r w:rsidRPr="00B93B96">
              <w:t>На этом транспорте отправляемся в путешествие</w:t>
            </w:r>
          </w:p>
        </w:tc>
      </w:tr>
    </w:tbl>
    <w:p w:rsidR="00A225F5" w:rsidRDefault="00A225F5" w:rsidP="00CA3899"/>
    <w:p w:rsidR="00A225F5" w:rsidRPr="00CA3899" w:rsidRDefault="00A225F5" w:rsidP="00CA3899"/>
    <w:p w:rsidR="00A225F5" w:rsidRDefault="00A225F5" w:rsidP="00C74A68">
      <w:r w:rsidRPr="003203E0">
        <w:rPr>
          <w:noProof/>
          <w:lang w:eastAsia="ru-RU"/>
        </w:rPr>
        <w:pict>
          <v:shape id="Рисунок 5" o:spid="_x0000_i1030" type="#_x0000_t75" alt="IMG_9096.JPG" style="width:229.5pt;height:151.5pt;visibility:visible">
            <v:imagedata r:id="rId22" o:title=""/>
          </v:shape>
        </w:pict>
      </w:r>
      <w:r>
        <w:t xml:space="preserve">  </w:t>
      </w:r>
      <w:r w:rsidRPr="003203E0">
        <w:rPr>
          <w:noProof/>
          <w:lang w:eastAsia="ru-RU"/>
        </w:rPr>
        <w:pict>
          <v:shape id="Рисунок 6" o:spid="_x0000_i1031" type="#_x0000_t75" alt="IMG_9097.JPG" style="width:228.75pt;height:151.5pt;visibility:visible">
            <v:imagedata r:id="rId23" o:title=""/>
          </v:shape>
        </w:pic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677"/>
        <w:gridCol w:w="4360"/>
      </w:tblGrid>
      <w:tr w:rsidR="00A225F5" w:rsidRPr="00B93B96" w:rsidTr="00B93B96"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</w:tcPr>
          <w:p w:rsidR="00A225F5" w:rsidRPr="00B93B96" w:rsidRDefault="00A225F5" w:rsidP="00B93B96">
            <w:pPr>
              <w:spacing w:after="0"/>
            </w:pPr>
            <w:r w:rsidRPr="00B93B96">
              <w:t>Кижский архитектурный ансамбль</w:t>
            </w:r>
          </w:p>
        </w:tc>
        <w:tc>
          <w:tcPr>
            <w:tcW w:w="4360" w:type="dxa"/>
            <w:tcBorders>
              <w:top w:val="nil"/>
              <w:left w:val="nil"/>
              <w:bottom w:val="nil"/>
              <w:right w:val="nil"/>
            </w:tcBorders>
          </w:tcPr>
          <w:p w:rsidR="00A225F5" w:rsidRPr="00B93B96" w:rsidRDefault="00A225F5" w:rsidP="00B93B96">
            <w:pPr>
              <w:spacing w:after="0"/>
            </w:pPr>
            <w:r w:rsidRPr="00B93B96">
              <w:t>Церковь Преображения Господня</w:t>
            </w:r>
          </w:p>
        </w:tc>
      </w:tr>
    </w:tbl>
    <w:p w:rsidR="00A225F5" w:rsidRDefault="00A225F5" w:rsidP="00C74A68">
      <w:r w:rsidRPr="003203E0">
        <w:rPr>
          <w:noProof/>
          <w:lang w:eastAsia="ru-RU"/>
        </w:rPr>
        <w:pict>
          <v:shape id="Рисунок 7" o:spid="_x0000_i1032" type="#_x0000_t75" alt="IMG_9102.JPG" style="width:226.5pt;height:151.5pt;visibility:visible">
            <v:imagedata r:id="rId24" o:title=""/>
          </v:shape>
        </w:pict>
      </w:r>
      <w:r>
        <w:t xml:space="preserve"> </w:t>
      </w:r>
      <w:r w:rsidRPr="003203E0">
        <w:rPr>
          <w:noProof/>
          <w:lang w:eastAsia="ru-RU"/>
        </w:rPr>
        <w:pict>
          <v:shape id="Рисунок 8" o:spid="_x0000_i1033" type="#_x0000_t75" alt="IMG_9107.JPG" style="width:227.25pt;height:151.5pt;visibility:visible">
            <v:imagedata r:id="rId25" o:title=""/>
          </v:shape>
        </w:pict>
      </w:r>
    </w:p>
    <w:p w:rsidR="00A225F5" w:rsidRDefault="00A225F5" w:rsidP="00F414B4">
      <w:pPr>
        <w:jc w:val="center"/>
      </w:pPr>
      <w:r>
        <w:t>Карельские народные танцы</w:t>
      </w:r>
    </w:p>
    <w:p w:rsidR="00A225F5" w:rsidRDefault="00A225F5" w:rsidP="00F414B4">
      <w:pPr>
        <w:jc w:val="center"/>
      </w:pPr>
    </w:p>
    <w:p w:rsidR="00A225F5" w:rsidRDefault="00A225F5" w:rsidP="00F414B4">
      <w:r w:rsidRPr="003203E0">
        <w:rPr>
          <w:noProof/>
          <w:lang w:eastAsia="ru-RU"/>
        </w:rPr>
        <w:pict>
          <v:shape id="Рисунок 9" o:spid="_x0000_i1034" type="#_x0000_t75" alt="IMG_9109.JPG" style="width:227.25pt;height:151.5pt;visibility:visible">
            <v:imagedata r:id="rId26" o:title=""/>
          </v:shape>
        </w:pict>
      </w:r>
      <w:r>
        <w:t xml:space="preserve"> </w:t>
      </w:r>
      <w:r w:rsidRPr="003203E0">
        <w:rPr>
          <w:noProof/>
          <w:lang w:eastAsia="ru-RU"/>
        </w:rPr>
        <w:pict>
          <v:shape id="Рисунок 10" o:spid="_x0000_i1035" type="#_x0000_t75" alt="IMG_9115.JPG" style="width:230.25pt;height:151.5pt;visibility:visible">
            <v:imagedata r:id="rId27" o:title=""/>
          </v:shape>
        </w:pict>
      </w:r>
    </w:p>
    <w:tbl>
      <w:tblPr>
        <w:tblW w:w="0" w:type="auto"/>
        <w:tblLook w:val="00A0"/>
      </w:tblPr>
      <w:tblGrid>
        <w:gridCol w:w="4785"/>
        <w:gridCol w:w="4786"/>
      </w:tblGrid>
      <w:tr w:rsidR="00A225F5" w:rsidRPr="00B93B96" w:rsidTr="00B93B96">
        <w:tc>
          <w:tcPr>
            <w:tcW w:w="4785" w:type="dxa"/>
          </w:tcPr>
          <w:p w:rsidR="00A225F5" w:rsidRPr="00B93B96" w:rsidRDefault="00A225F5" w:rsidP="00B93B96">
            <w:pPr>
              <w:spacing w:after="0"/>
            </w:pPr>
            <w:r w:rsidRPr="00B93B96">
              <w:t>Карельская народная игра «Сиди, сиди, Яша»</w:t>
            </w:r>
          </w:p>
        </w:tc>
        <w:tc>
          <w:tcPr>
            <w:tcW w:w="4786" w:type="dxa"/>
          </w:tcPr>
          <w:p w:rsidR="00A225F5" w:rsidRPr="00B93B96" w:rsidRDefault="00A225F5" w:rsidP="00B93B96">
            <w:pPr>
              <w:spacing w:after="0"/>
            </w:pPr>
            <w:r w:rsidRPr="00B93B96">
              <w:t>Карельская народная игра «Кукот» (Петухи)</w:t>
            </w:r>
          </w:p>
          <w:p w:rsidR="00A225F5" w:rsidRPr="00B93B96" w:rsidRDefault="00A225F5" w:rsidP="00B93B96">
            <w:pPr>
              <w:spacing w:after="0"/>
            </w:pPr>
          </w:p>
          <w:p w:rsidR="00A225F5" w:rsidRPr="00B93B96" w:rsidRDefault="00A225F5" w:rsidP="00B93B96">
            <w:pPr>
              <w:spacing w:after="0"/>
            </w:pPr>
          </w:p>
        </w:tc>
      </w:tr>
    </w:tbl>
    <w:p w:rsidR="00A225F5" w:rsidRDefault="00A225F5" w:rsidP="00F414B4">
      <w:r w:rsidRPr="003203E0">
        <w:rPr>
          <w:noProof/>
          <w:lang w:eastAsia="ru-RU"/>
        </w:rPr>
        <w:pict>
          <v:shape id="Рисунок 12" o:spid="_x0000_i1036" type="#_x0000_t75" alt="IMG_9120.JPG" style="width:229.5pt;height:151.5pt;visibility:visible">
            <v:imagedata r:id="rId28" o:title=""/>
          </v:shape>
        </w:pict>
      </w:r>
      <w:r>
        <w:t xml:space="preserve"> </w:t>
      </w:r>
      <w:r w:rsidRPr="003203E0">
        <w:rPr>
          <w:noProof/>
          <w:lang w:eastAsia="ru-RU"/>
        </w:rPr>
        <w:pict>
          <v:shape id="Рисунок 13" o:spid="_x0000_i1037" type="#_x0000_t75" alt="IMG_9125.JPG" style="width:230.25pt;height:151.5pt;visibility:visible">
            <v:imagedata r:id="rId29" o:title=""/>
          </v:shape>
        </w:pict>
      </w:r>
    </w:p>
    <w:p w:rsidR="00A225F5" w:rsidRDefault="00A225F5" w:rsidP="00DA009A">
      <w:pPr>
        <w:jc w:val="center"/>
      </w:pPr>
      <w:r>
        <w:t>Ребята укладывают «бревна» в венцы</w:t>
      </w:r>
    </w:p>
    <w:p w:rsidR="00A225F5" w:rsidRDefault="00A225F5" w:rsidP="00EC6A0F">
      <w:pPr>
        <w:jc w:val="center"/>
      </w:pPr>
      <w:r w:rsidRPr="003203E0">
        <w:rPr>
          <w:noProof/>
          <w:lang w:eastAsia="ru-RU"/>
        </w:rPr>
        <w:pict>
          <v:shape id="Рисунок 14" o:spid="_x0000_i1038" type="#_x0000_t75" alt="IMG_9127.JPG" style="width:227.25pt;height:151.5pt;visibility:visible">
            <v:imagedata r:id="rId30" o:title=""/>
          </v:shape>
        </w:pict>
      </w:r>
    </w:p>
    <w:p w:rsidR="00A225F5" w:rsidRDefault="00A225F5" w:rsidP="00EC6A0F">
      <w:pPr>
        <w:jc w:val="center"/>
      </w:pPr>
      <w:r>
        <w:t>Рассказ домового об особенностях возведения карельских домов</w:t>
      </w:r>
    </w:p>
    <w:p w:rsidR="00A225F5" w:rsidRDefault="00A225F5" w:rsidP="00EC6A0F">
      <w:pPr>
        <w:jc w:val="center"/>
      </w:pPr>
    </w:p>
    <w:p w:rsidR="00A225F5" w:rsidRDefault="00A225F5" w:rsidP="00EC6A0F">
      <w:r w:rsidRPr="003203E0">
        <w:rPr>
          <w:noProof/>
          <w:lang w:eastAsia="ru-RU"/>
        </w:rPr>
        <w:pict>
          <v:shape id="Рисунок 15" o:spid="_x0000_i1039" type="#_x0000_t75" alt="IMG_9129.JPG" style="width:228.75pt;height:151.5pt;visibility:visible">
            <v:imagedata r:id="rId31" o:title=""/>
          </v:shape>
        </w:pict>
      </w:r>
      <w:r>
        <w:t xml:space="preserve"> </w:t>
      </w:r>
      <w:r w:rsidRPr="003203E0">
        <w:rPr>
          <w:noProof/>
          <w:lang w:eastAsia="ru-RU"/>
        </w:rPr>
        <w:pict>
          <v:shape id="Рисунок 19" o:spid="_x0000_i1040" type="#_x0000_t75" alt="IMG_9132.JPG" style="width:223.5pt;height:147.75pt;visibility:visible">
            <v:imagedata r:id="rId32" o:title=""/>
          </v:shape>
        </w:pict>
      </w:r>
    </w:p>
    <w:p w:rsidR="00A225F5" w:rsidRDefault="00A225F5" w:rsidP="005A396D">
      <w:pPr>
        <w:jc w:val="center"/>
      </w:pPr>
      <w:r>
        <w:t>Экскурсия в усадьбу М. Яковлева</w:t>
      </w:r>
    </w:p>
    <w:p w:rsidR="00A225F5" w:rsidRDefault="00A225F5" w:rsidP="00EC6A0F">
      <w:pPr>
        <w:jc w:val="center"/>
      </w:pPr>
    </w:p>
    <w:p w:rsidR="00A225F5" w:rsidRDefault="00A225F5" w:rsidP="00EC6A0F">
      <w:r w:rsidRPr="003203E0">
        <w:rPr>
          <w:noProof/>
          <w:lang w:eastAsia="ru-RU"/>
        </w:rPr>
        <w:pict>
          <v:shape id="Рисунок 16" o:spid="_x0000_i1041" type="#_x0000_t75" alt="IMG_9140.JPG" style="width:229.5pt;height:151.5pt;visibility:visible">
            <v:imagedata r:id="rId33" o:title=""/>
          </v:shape>
        </w:pict>
      </w:r>
      <w:r>
        <w:t xml:space="preserve"> </w:t>
      </w:r>
      <w:r w:rsidRPr="003203E0">
        <w:rPr>
          <w:noProof/>
          <w:lang w:eastAsia="ru-RU"/>
        </w:rPr>
        <w:pict>
          <v:shape id="Рисунок 20" o:spid="_x0000_i1042" type="#_x0000_t75" alt="IMG_9149.JPG" style="width:231.75pt;height:153pt;visibility:visible">
            <v:imagedata r:id="rId34" o:title=""/>
          </v:shape>
        </w:pict>
      </w:r>
    </w:p>
    <w:tbl>
      <w:tblPr>
        <w:tblW w:w="0" w:type="auto"/>
        <w:tblLook w:val="00A0"/>
      </w:tblPr>
      <w:tblGrid>
        <w:gridCol w:w="4785"/>
        <w:gridCol w:w="4786"/>
      </w:tblGrid>
      <w:tr w:rsidR="00A225F5" w:rsidRPr="00B93B96" w:rsidTr="00B93B96">
        <w:tc>
          <w:tcPr>
            <w:tcW w:w="4785" w:type="dxa"/>
          </w:tcPr>
          <w:p w:rsidR="00A225F5" w:rsidRPr="00B93B96" w:rsidRDefault="00A225F5" w:rsidP="00B93B96">
            <w:pPr>
              <w:spacing w:after="0"/>
            </w:pPr>
            <w:r w:rsidRPr="00B93B96">
              <w:t>Домовой раздает ребятам картинки-раскраски с изображением Преображенской церкви</w:t>
            </w:r>
          </w:p>
        </w:tc>
        <w:tc>
          <w:tcPr>
            <w:tcW w:w="4786" w:type="dxa"/>
          </w:tcPr>
          <w:p w:rsidR="00A225F5" w:rsidRPr="00B93B96" w:rsidRDefault="00A225F5" w:rsidP="00B93B96">
            <w:pPr>
              <w:spacing w:after="0"/>
            </w:pPr>
            <w:r w:rsidRPr="00B93B96">
              <w:t xml:space="preserve">  Пора возвращаться домой. До встречи в Кижах</w:t>
            </w:r>
          </w:p>
        </w:tc>
      </w:tr>
    </w:tbl>
    <w:p w:rsidR="00A225F5" w:rsidRDefault="00A225F5" w:rsidP="00EC6A0F"/>
    <w:sectPr w:rsidR="00A225F5" w:rsidSect="00BC66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AB2898"/>
    <w:multiLevelType w:val="hybridMultilevel"/>
    <w:tmpl w:val="FF5290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044BC3"/>
    <w:multiLevelType w:val="hybridMultilevel"/>
    <w:tmpl w:val="5AF4A1E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AE9236C"/>
    <w:multiLevelType w:val="hybridMultilevel"/>
    <w:tmpl w:val="5F022B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30501A"/>
    <w:multiLevelType w:val="hybridMultilevel"/>
    <w:tmpl w:val="555AC9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8A42C86"/>
    <w:multiLevelType w:val="hybridMultilevel"/>
    <w:tmpl w:val="B232A2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D516B3F"/>
    <w:multiLevelType w:val="hybridMultilevel"/>
    <w:tmpl w:val="3D2883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662AC"/>
    <w:rsid w:val="000001F0"/>
    <w:rsid w:val="00000CA1"/>
    <w:rsid w:val="00000EFC"/>
    <w:rsid w:val="0000171D"/>
    <w:rsid w:val="00001AC2"/>
    <w:rsid w:val="0000234C"/>
    <w:rsid w:val="000024E7"/>
    <w:rsid w:val="00002CE8"/>
    <w:rsid w:val="00002D5F"/>
    <w:rsid w:val="00002F0E"/>
    <w:rsid w:val="0000392F"/>
    <w:rsid w:val="00004364"/>
    <w:rsid w:val="000057A7"/>
    <w:rsid w:val="000059BB"/>
    <w:rsid w:val="000059FF"/>
    <w:rsid w:val="00005B08"/>
    <w:rsid w:val="00005EA8"/>
    <w:rsid w:val="00006ADF"/>
    <w:rsid w:val="00007810"/>
    <w:rsid w:val="000078A8"/>
    <w:rsid w:val="000110B6"/>
    <w:rsid w:val="000112FE"/>
    <w:rsid w:val="00013772"/>
    <w:rsid w:val="000138ED"/>
    <w:rsid w:val="00013EDE"/>
    <w:rsid w:val="0001432B"/>
    <w:rsid w:val="0001493F"/>
    <w:rsid w:val="0001570D"/>
    <w:rsid w:val="00016C3C"/>
    <w:rsid w:val="000179B3"/>
    <w:rsid w:val="00021362"/>
    <w:rsid w:val="0002404E"/>
    <w:rsid w:val="000254B6"/>
    <w:rsid w:val="000257C4"/>
    <w:rsid w:val="00026709"/>
    <w:rsid w:val="000270A1"/>
    <w:rsid w:val="000279DC"/>
    <w:rsid w:val="00030B81"/>
    <w:rsid w:val="00030E74"/>
    <w:rsid w:val="0003115B"/>
    <w:rsid w:val="00031418"/>
    <w:rsid w:val="000324A8"/>
    <w:rsid w:val="00032F67"/>
    <w:rsid w:val="000332DC"/>
    <w:rsid w:val="000333B0"/>
    <w:rsid w:val="00035336"/>
    <w:rsid w:val="00035382"/>
    <w:rsid w:val="0003595C"/>
    <w:rsid w:val="00035BB7"/>
    <w:rsid w:val="00036878"/>
    <w:rsid w:val="00036C8A"/>
    <w:rsid w:val="00036E5B"/>
    <w:rsid w:val="00037411"/>
    <w:rsid w:val="00037B20"/>
    <w:rsid w:val="00040693"/>
    <w:rsid w:val="00040C50"/>
    <w:rsid w:val="00042488"/>
    <w:rsid w:val="0004324B"/>
    <w:rsid w:val="0004351D"/>
    <w:rsid w:val="00043A1E"/>
    <w:rsid w:val="00044E9A"/>
    <w:rsid w:val="000450F4"/>
    <w:rsid w:val="0004601F"/>
    <w:rsid w:val="000463F4"/>
    <w:rsid w:val="00046FEB"/>
    <w:rsid w:val="00050760"/>
    <w:rsid w:val="000510F2"/>
    <w:rsid w:val="00051F93"/>
    <w:rsid w:val="00052203"/>
    <w:rsid w:val="0005275F"/>
    <w:rsid w:val="00052C78"/>
    <w:rsid w:val="00052F31"/>
    <w:rsid w:val="00056856"/>
    <w:rsid w:val="00056909"/>
    <w:rsid w:val="00056B5C"/>
    <w:rsid w:val="000575D0"/>
    <w:rsid w:val="00062344"/>
    <w:rsid w:val="00062770"/>
    <w:rsid w:val="00063186"/>
    <w:rsid w:val="00063192"/>
    <w:rsid w:val="000660D1"/>
    <w:rsid w:val="0006619B"/>
    <w:rsid w:val="000674E6"/>
    <w:rsid w:val="00070616"/>
    <w:rsid w:val="00070A17"/>
    <w:rsid w:val="00070F10"/>
    <w:rsid w:val="00071AB0"/>
    <w:rsid w:val="00071CA9"/>
    <w:rsid w:val="0007240A"/>
    <w:rsid w:val="00072574"/>
    <w:rsid w:val="00077011"/>
    <w:rsid w:val="00082B9C"/>
    <w:rsid w:val="00083C75"/>
    <w:rsid w:val="000849A9"/>
    <w:rsid w:val="00085C9F"/>
    <w:rsid w:val="00086501"/>
    <w:rsid w:val="00086CE7"/>
    <w:rsid w:val="000879EC"/>
    <w:rsid w:val="00087A2D"/>
    <w:rsid w:val="00087DD7"/>
    <w:rsid w:val="000911F7"/>
    <w:rsid w:val="00091A43"/>
    <w:rsid w:val="00091BDD"/>
    <w:rsid w:val="00094034"/>
    <w:rsid w:val="000942A7"/>
    <w:rsid w:val="00094F65"/>
    <w:rsid w:val="000953BF"/>
    <w:rsid w:val="00095B7E"/>
    <w:rsid w:val="0009681F"/>
    <w:rsid w:val="00097402"/>
    <w:rsid w:val="00097B5E"/>
    <w:rsid w:val="000A09BB"/>
    <w:rsid w:val="000A0E36"/>
    <w:rsid w:val="000A10A3"/>
    <w:rsid w:val="000A25E5"/>
    <w:rsid w:val="000A266E"/>
    <w:rsid w:val="000A2D01"/>
    <w:rsid w:val="000A359C"/>
    <w:rsid w:val="000A43C7"/>
    <w:rsid w:val="000A48A9"/>
    <w:rsid w:val="000A4E4C"/>
    <w:rsid w:val="000A5900"/>
    <w:rsid w:val="000A7822"/>
    <w:rsid w:val="000B06B7"/>
    <w:rsid w:val="000B0A00"/>
    <w:rsid w:val="000B0C6A"/>
    <w:rsid w:val="000B1F77"/>
    <w:rsid w:val="000B39D8"/>
    <w:rsid w:val="000B4240"/>
    <w:rsid w:val="000B53F3"/>
    <w:rsid w:val="000B6AE3"/>
    <w:rsid w:val="000B6B0E"/>
    <w:rsid w:val="000B6D8F"/>
    <w:rsid w:val="000C020B"/>
    <w:rsid w:val="000C2155"/>
    <w:rsid w:val="000C2DC4"/>
    <w:rsid w:val="000C3D7C"/>
    <w:rsid w:val="000C4738"/>
    <w:rsid w:val="000C4DEC"/>
    <w:rsid w:val="000C54C5"/>
    <w:rsid w:val="000C5805"/>
    <w:rsid w:val="000C62EC"/>
    <w:rsid w:val="000C63D0"/>
    <w:rsid w:val="000C7027"/>
    <w:rsid w:val="000D15A4"/>
    <w:rsid w:val="000D2846"/>
    <w:rsid w:val="000D3452"/>
    <w:rsid w:val="000D4C11"/>
    <w:rsid w:val="000D5FEF"/>
    <w:rsid w:val="000D6A84"/>
    <w:rsid w:val="000D6E96"/>
    <w:rsid w:val="000D746A"/>
    <w:rsid w:val="000D771D"/>
    <w:rsid w:val="000E09CF"/>
    <w:rsid w:val="000E0F30"/>
    <w:rsid w:val="000E10EE"/>
    <w:rsid w:val="000E1C4B"/>
    <w:rsid w:val="000E1DCC"/>
    <w:rsid w:val="000E283E"/>
    <w:rsid w:val="000E3C75"/>
    <w:rsid w:val="000E3D1D"/>
    <w:rsid w:val="000E5C43"/>
    <w:rsid w:val="000E695D"/>
    <w:rsid w:val="000E710B"/>
    <w:rsid w:val="000E7885"/>
    <w:rsid w:val="000E7AD9"/>
    <w:rsid w:val="000F15FC"/>
    <w:rsid w:val="000F1C9B"/>
    <w:rsid w:val="000F1EC4"/>
    <w:rsid w:val="000F2AF5"/>
    <w:rsid w:val="000F4BB6"/>
    <w:rsid w:val="000F73BF"/>
    <w:rsid w:val="000F740A"/>
    <w:rsid w:val="000F7A63"/>
    <w:rsid w:val="00101712"/>
    <w:rsid w:val="00102062"/>
    <w:rsid w:val="00102A90"/>
    <w:rsid w:val="00103521"/>
    <w:rsid w:val="001037DF"/>
    <w:rsid w:val="00103DCB"/>
    <w:rsid w:val="0010439A"/>
    <w:rsid w:val="00104856"/>
    <w:rsid w:val="00106C09"/>
    <w:rsid w:val="00106F01"/>
    <w:rsid w:val="0010709A"/>
    <w:rsid w:val="00110322"/>
    <w:rsid w:val="0011391E"/>
    <w:rsid w:val="00114FE2"/>
    <w:rsid w:val="001162F0"/>
    <w:rsid w:val="00116B0A"/>
    <w:rsid w:val="00117102"/>
    <w:rsid w:val="00120DD9"/>
    <w:rsid w:val="00122883"/>
    <w:rsid w:val="00122D59"/>
    <w:rsid w:val="00122D5E"/>
    <w:rsid w:val="00122E4E"/>
    <w:rsid w:val="00123A24"/>
    <w:rsid w:val="00124415"/>
    <w:rsid w:val="00125C6C"/>
    <w:rsid w:val="00127252"/>
    <w:rsid w:val="00130ACA"/>
    <w:rsid w:val="00132C7C"/>
    <w:rsid w:val="001331F8"/>
    <w:rsid w:val="001334D1"/>
    <w:rsid w:val="001334F7"/>
    <w:rsid w:val="001356B9"/>
    <w:rsid w:val="00135735"/>
    <w:rsid w:val="00136270"/>
    <w:rsid w:val="001364DC"/>
    <w:rsid w:val="0013754A"/>
    <w:rsid w:val="00137F75"/>
    <w:rsid w:val="00140D2E"/>
    <w:rsid w:val="00142333"/>
    <w:rsid w:val="001437BB"/>
    <w:rsid w:val="00143D5B"/>
    <w:rsid w:val="001440B6"/>
    <w:rsid w:val="00144ADC"/>
    <w:rsid w:val="00144C24"/>
    <w:rsid w:val="0014537E"/>
    <w:rsid w:val="00146422"/>
    <w:rsid w:val="00147077"/>
    <w:rsid w:val="0014708B"/>
    <w:rsid w:val="001472DB"/>
    <w:rsid w:val="001502CC"/>
    <w:rsid w:val="0015113D"/>
    <w:rsid w:val="001517C2"/>
    <w:rsid w:val="00151C23"/>
    <w:rsid w:val="00151D85"/>
    <w:rsid w:val="00152DC3"/>
    <w:rsid w:val="00154189"/>
    <w:rsid w:val="0015439E"/>
    <w:rsid w:val="00155D9C"/>
    <w:rsid w:val="001563B7"/>
    <w:rsid w:val="001568B8"/>
    <w:rsid w:val="001578E1"/>
    <w:rsid w:val="0016459B"/>
    <w:rsid w:val="00165917"/>
    <w:rsid w:val="00166649"/>
    <w:rsid w:val="00166B39"/>
    <w:rsid w:val="0016733D"/>
    <w:rsid w:val="00167653"/>
    <w:rsid w:val="00167B8D"/>
    <w:rsid w:val="001701CA"/>
    <w:rsid w:val="001709BB"/>
    <w:rsid w:val="00170CBC"/>
    <w:rsid w:val="001722F0"/>
    <w:rsid w:val="001729A7"/>
    <w:rsid w:val="00172CD6"/>
    <w:rsid w:val="00172E43"/>
    <w:rsid w:val="00173345"/>
    <w:rsid w:val="00174888"/>
    <w:rsid w:val="00174BDC"/>
    <w:rsid w:val="00174C4D"/>
    <w:rsid w:val="00174F1D"/>
    <w:rsid w:val="00175E52"/>
    <w:rsid w:val="00176A02"/>
    <w:rsid w:val="00176BF3"/>
    <w:rsid w:val="001801C9"/>
    <w:rsid w:val="001804EC"/>
    <w:rsid w:val="00180580"/>
    <w:rsid w:val="00181720"/>
    <w:rsid w:val="00181CE9"/>
    <w:rsid w:val="0018327E"/>
    <w:rsid w:val="00183A69"/>
    <w:rsid w:val="00185365"/>
    <w:rsid w:val="00185D3F"/>
    <w:rsid w:val="00187946"/>
    <w:rsid w:val="00187A24"/>
    <w:rsid w:val="001904C3"/>
    <w:rsid w:val="0019104F"/>
    <w:rsid w:val="001921A2"/>
    <w:rsid w:val="0019226D"/>
    <w:rsid w:val="00192F24"/>
    <w:rsid w:val="00195851"/>
    <w:rsid w:val="00195A0E"/>
    <w:rsid w:val="00196760"/>
    <w:rsid w:val="00196ED7"/>
    <w:rsid w:val="001A1464"/>
    <w:rsid w:val="001A1BDB"/>
    <w:rsid w:val="001A1E95"/>
    <w:rsid w:val="001A2998"/>
    <w:rsid w:val="001A4470"/>
    <w:rsid w:val="001A46E9"/>
    <w:rsid w:val="001A671E"/>
    <w:rsid w:val="001A67FE"/>
    <w:rsid w:val="001A746D"/>
    <w:rsid w:val="001B03D7"/>
    <w:rsid w:val="001B0842"/>
    <w:rsid w:val="001B0A32"/>
    <w:rsid w:val="001B203A"/>
    <w:rsid w:val="001B2076"/>
    <w:rsid w:val="001B4171"/>
    <w:rsid w:val="001B49B4"/>
    <w:rsid w:val="001B5DDB"/>
    <w:rsid w:val="001B610D"/>
    <w:rsid w:val="001B6433"/>
    <w:rsid w:val="001C157C"/>
    <w:rsid w:val="001C1628"/>
    <w:rsid w:val="001C6631"/>
    <w:rsid w:val="001C6663"/>
    <w:rsid w:val="001C678F"/>
    <w:rsid w:val="001C773D"/>
    <w:rsid w:val="001C785D"/>
    <w:rsid w:val="001D29CB"/>
    <w:rsid w:val="001D3BB4"/>
    <w:rsid w:val="001D419F"/>
    <w:rsid w:val="001D4E38"/>
    <w:rsid w:val="001D6475"/>
    <w:rsid w:val="001D6C08"/>
    <w:rsid w:val="001E0D5A"/>
    <w:rsid w:val="001E0EDE"/>
    <w:rsid w:val="001E1369"/>
    <w:rsid w:val="001E18B1"/>
    <w:rsid w:val="001E3ADA"/>
    <w:rsid w:val="001E4415"/>
    <w:rsid w:val="001E649F"/>
    <w:rsid w:val="001E7BA0"/>
    <w:rsid w:val="001F14C8"/>
    <w:rsid w:val="001F1EC1"/>
    <w:rsid w:val="001F23FE"/>
    <w:rsid w:val="001F278D"/>
    <w:rsid w:val="001F2D86"/>
    <w:rsid w:val="001F3C9B"/>
    <w:rsid w:val="001F4D00"/>
    <w:rsid w:val="001F553C"/>
    <w:rsid w:val="001F582E"/>
    <w:rsid w:val="001F73C2"/>
    <w:rsid w:val="00200657"/>
    <w:rsid w:val="00200923"/>
    <w:rsid w:val="002022CD"/>
    <w:rsid w:val="00202572"/>
    <w:rsid w:val="0020285D"/>
    <w:rsid w:val="00202ABE"/>
    <w:rsid w:val="00202D0F"/>
    <w:rsid w:val="00203ED4"/>
    <w:rsid w:val="00205D74"/>
    <w:rsid w:val="002064EE"/>
    <w:rsid w:val="002104B5"/>
    <w:rsid w:val="002107AE"/>
    <w:rsid w:val="002116E5"/>
    <w:rsid w:val="00212980"/>
    <w:rsid w:val="00212E83"/>
    <w:rsid w:val="002145A7"/>
    <w:rsid w:val="002146B7"/>
    <w:rsid w:val="002148D2"/>
    <w:rsid w:val="00214D50"/>
    <w:rsid w:val="00214DD1"/>
    <w:rsid w:val="00216B9D"/>
    <w:rsid w:val="00217B92"/>
    <w:rsid w:val="00217C71"/>
    <w:rsid w:val="002203A5"/>
    <w:rsid w:val="0022133C"/>
    <w:rsid w:val="002213E3"/>
    <w:rsid w:val="00222C56"/>
    <w:rsid w:val="00225CD0"/>
    <w:rsid w:val="00225F22"/>
    <w:rsid w:val="00226F9C"/>
    <w:rsid w:val="00230155"/>
    <w:rsid w:val="002302A3"/>
    <w:rsid w:val="002308A7"/>
    <w:rsid w:val="00230D90"/>
    <w:rsid w:val="00230F37"/>
    <w:rsid w:val="002317A4"/>
    <w:rsid w:val="0023388E"/>
    <w:rsid w:val="0023389B"/>
    <w:rsid w:val="00233CD0"/>
    <w:rsid w:val="0023463D"/>
    <w:rsid w:val="00234A70"/>
    <w:rsid w:val="00236B32"/>
    <w:rsid w:val="00237999"/>
    <w:rsid w:val="00237D25"/>
    <w:rsid w:val="00242205"/>
    <w:rsid w:val="00242315"/>
    <w:rsid w:val="002423A3"/>
    <w:rsid w:val="00242578"/>
    <w:rsid w:val="00244E85"/>
    <w:rsid w:val="0024515C"/>
    <w:rsid w:val="00245517"/>
    <w:rsid w:val="002462CB"/>
    <w:rsid w:val="002468FC"/>
    <w:rsid w:val="00250965"/>
    <w:rsid w:val="00250B59"/>
    <w:rsid w:val="00251304"/>
    <w:rsid w:val="00252340"/>
    <w:rsid w:val="00252B09"/>
    <w:rsid w:val="00253DD1"/>
    <w:rsid w:val="002545FC"/>
    <w:rsid w:val="002548C5"/>
    <w:rsid w:val="00255444"/>
    <w:rsid w:val="002557CB"/>
    <w:rsid w:val="0025670D"/>
    <w:rsid w:val="00257726"/>
    <w:rsid w:val="00257785"/>
    <w:rsid w:val="002578DB"/>
    <w:rsid w:val="00260C98"/>
    <w:rsid w:val="00261997"/>
    <w:rsid w:val="00261B79"/>
    <w:rsid w:val="00263543"/>
    <w:rsid w:val="0026487F"/>
    <w:rsid w:val="002651BB"/>
    <w:rsid w:val="00265A73"/>
    <w:rsid w:val="00265CA2"/>
    <w:rsid w:val="00266949"/>
    <w:rsid w:val="00266FD0"/>
    <w:rsid w:val="0027024F"/>
    <w:rsid w:val="002716AF"/>
    <w:rsid w:val="002718D3"/>
    <w:rsid w:val="00272545"/>
    <w:rsid w:val="00272A3E"/>
    <w:rsid w:val="002736F8"/>
    <w:rsid w:val="00273CF5"/>
    <w:rsid w:val="0027600C"/>
    <w:rsid w:val="00281C23"/>
    <w:rsid w:val="00281D0C"/>
    <w:rsid w:val="00281DB3"/>
    <w:rsid w:val="00283B2F"/>
    <w:rsid w:val="00284FFA"/>
    <w:rsid w:val="002853E7"/>
    <w:rsid w:val="00285C3A"/>
    <w:rsid w:val="00285FB4"/>
    <w:rsid w:val="00286C45"/>
    <w:rsid w:val="002901D4"/>
    <w:rsid w:val="002902C9"/>
    <w:rsid w:val="00290464"/>
    <w:rsid w:val="00290BC9"/>
    <w:rsid w:val="00291B66"/>
    <w:rsid w:val="00292037"/>
    <w:rsid w:val="0029221A"/>
    <w:rsid w:val="0029244D"/>
    <w:rsid w:val="00293781"/>
    <w:rsid w:val="0029399D"/>
    <w:rsid w:val="002960F1"/>
    <w:rsid w:val="00296B65"/>
    <w:rsid w:val="0029742B"/>
    <w:rsid w:val="00297721"/>
    <w:rsid w:val="002A208E"/>
    <w:rsid w:val="002A213F"/>
    <w:rsid w:val="002A37D4"/>
    <w:rsid w:val="002A56D8"/>
    <w:rsid w:val="002A5FB0"/>
    <w:rsid w:val="002A7905"/>
    <w:rsid w:val="002B06CE"/>
    <w:rsid w:val="002B0D2F"/>
    <w:rsid w:val="002B1083"/>
    <w:rsid w:val="002B3DF0"/>
    <w:rsid w:val="002B47D3"/>
    <w:rsid w:val="002B573F"/>
    <w:rsid w:val="002B62A9"/>
    <w:rsid w:val="002B6309"/>
    <w:rsid w:val="002B641B"/>
    <w:rsid w:val="002B6485"/>
    <w:rsid w:val="002B6743"/>
    <w:rsid w:val="002B6847"/>
    <w:rsid w:val="002B6B4C"/>
    <w:rsid w:val="002B7361"/>
    <w:rsid w:val="002C0CF6"/>
    <w:rsid w:val="002C1FC2"/>
    <w:rsid w:val="002C323E"/>
    <w:rsid w:val="002C3903"/>
    <w:rsid w:val="002C7A5C"/>
    <w:rsid w:val="002D0D94"/>
    <w:rsid w:val="002D11D1"/>
    <w:rsid w:val="002D1330"/>
    <w:rsid w:val="002D2BC9"/>
    <w:rsid w:val="002D2EF7"/>
    <w:rsid w:val="002D329A"/>
    <w:rsid w:val="002D4E02"/>
    <w:rsid w:val="002D4FAE"/>
    <w:rsid w:val="002D5205"/>
    <w:rsid w:val="002D6080"/>
    <w:rsid w:val="002D6313"/>
    <w:rsid w:val="002D6DA9"/>
    <w:rsid w:val="002D7DF3"/>
    <w:rsid w:val="002E01D3"/>
    <w:rsid w:val="002E04FA"/>
    <w:rsid w:val="002E08B9"/>
    <w:rsid w:val="002E267D"/>
    <w:rsid w:val="002E2EFC"/>
    <w:rsid w:val="002E3C4B"/>
    <w:rsid w:val="002E42A0"/>
    <w:rsid w:val="002E5F39"/>
    <w:rsid w:val="002E63F6"/>
    <w:rsid w:val="002E7839"/>
    <w:rsid w:val="002E790C"/>
    <w:rsid w:val="002F012A"/>
    <w:rsid w:val="002F01A9"/>
    <w:rsid w:val="002F1190"/>
    <w:rsid w:val="002F1732"/>
    <w:rsid w:val="002F37E3"/>
    <w:rsid w:val="002F3DE6"/>
    <w:rsid w:val="002F4005"/>
    <w:rsid w:val="002F5B8F"/>
    <w:rsid w:val="002F7576"/>
    <w:rsid w:val="00300B63"/>
    <w:rsid w:val="00302D0D"/>
    <w:rsid w:val="003038F9"/>
    <w:rsid w:val="003044BC"/>
    <w:rsid w:val="00304D89"/>
    <w:rsid w:val="003055A6"/>
    <w:rsid w:val="0030581C"/>
    <w:rsid w:val="00305F14"/>
    <w:rsid w:val="0030673A"/>
    <w:rsid w:val="00307AA9"/>
    <w:rsid w:val="00310D34"/>
    <w:rsid w:val="00311173"/>
    <w:rsid w:val="00311A78"/>
    <w:rsid w:val="00311D21"/>
    <w:rsid w:val="00312167"/>
    <w:rsid w:val="0031287F"/>
    <w:rsid w:val="0031416B"/>
    <w:rsid w:val="003142FC"/>
    <w:rsid w:val="00316DA7"/>
    <w:rsid w:val="00316DFB"/>
    <w:rsid w:val="00317A63"/>
    <w:rsid w:val="003203E0"/>
    <w:rsid w:val="00320775"/>
    <w:rsid w:val="00321232"/>
    <w:rsid w:val="003215CB"/>
    <w:rsid w:val="003215D1"/>
    <w:rsid w:val="00322635"/>
    <w:rsid w:val="00322980"/>
    <w:rsid w:val="003236B8"/>
    <w:rsid w:val="003240B5"/>
    <w:rsid w:val="00324A11"/>
    <w:rsid w:val="00324F00"/>
    <w:rsid w:val="003251EC"/>
    <w:rsid w:val="00325438"/>
    <w:rsid w:val="00325D64"/>
    <w:rsid w:val="003269F8"/>
    <w:rsid w:val="00327063"/>
    <w:rsid w:val="003273B5"/>
    <w:rsid w:val="003275E0"/>
    <w:rsid w:val="003300B1"/>
    <w:rsid w:val="0033169B"/>
    <w:rsid w:val="003316D7"/>
    <w:rsid w:val="003333B0"/>
    <w:rsid w:val="0033390F"/>
    <w:rsid w:val="0033406D"/>
    <w:rsid w:val="00334A64"/>
    <w:rsid w:val="00334C64"/>
    <w:rsid w:val="00335286"/>
    <w:rsid w:val="0033540C"/>
    <w:rsid w:val="0033610D"/>
    <w:rsid w:val="0033673D"/>
    <w:rsid w:val="003368ED"/>
    <w:rsid w:val="00337EBD"/>
    <w:rsid w:val="00337F07"/>
    <w:rsid w:val="00340249"/>
    <w:rsid w:val="00340760"/>
    <w:rsid w:val="00345210"/>
    <w:rsid w:val="00345F61"/>
    <w:rsid w:val="003463AB"/>
    <w:rsid w:val="00346F33"/>
    <w:rsid w:val="00347F21"/>
    <w:rsid w:val="00352624"/>
    <w:rsid w:val="00354A0F"/>
    <w:rsid w:val="00355473"/>
    <w:rsid w:val="0035589F"/>
    <w:rsid w:val="00355CB6"/>
    <w:rsid w:val="003566DF"/>
    <w:rsid w:val="0035700E"/>
    <w:rsid w:val="00360451"/>
    <w:rsid w:val="00360511"/>
    <w:rsid w:val="00360F88"/>
    <w:rsid w:val="00364513"/>
    <w:rsid w:val="00367AE0"/>
    <w:rsid w:val="00367FB8"/>
    <w:rsid w:val="0037050E"/>
    <w:rsid w:val="003721A2"/>
    <w:rsid w:val="00373E0B"/>
    <w:rsid w:val="003749D6"/>
    <w:rsid w:val="00374D37"/>
    <w:rsid w:val="0037566F"/>
    <w:rsid w:val="00380885"/>
    <w:rsid w:val="00380D6C"/>
    <w:rsid w:val="00381A07"/>
    <w:rsid w:val="00381D36"/>
    <w:rsid w:val="00382E5C"/>
    <w:rsid w:val="00383157"/>
    <w:rsid w:val="00383BAB"/>
    <w:rsid w:val="00384C37"/>
    <w:rsid w:val="00385B32"/>
    <w:rsid w:val="00390B3A"/>
    <w:rsid w:val="00391EE2"/>
    <w:rsid w:val="00392714"/>
    <w:rsid w:val="00392FE5"/>
    <w:rsid w:val="00393B01"/>
    <w:rsid w:val="00393CE5"/>
    <w:rsid w:val="00393D68"/>
    <w:rsid w:val="00394FEC"/>
    <w:rsid w:val="0039538E"/>
    <w:rsid w:val="00395EAD"/>
    <w:rsid w:val="003979D5"/>
    <w:rsid w:val="003A3D3B"/>
    <w:rsid w:val="003A3D67"/>
    <w:rsid w:val="003B0987"/>
    <w:rsid w:val="003B0F05"/>
    <w:rsid w:val="003B0F0D"/>
    <w:rsid w:val="003B18C5"/>
    <w:rsid w:val="003B240E"/>
    <w:rsid w:val="003B374C"/>
    <w:rsid w:val="003B4820"/>
    <w:rsid w:val="003B5BA2"/>
    <w:rsid w:val="003B690C"/>
    <w:rsid w:val="003B6E8B"/>
    <w:rsid w:val="003B78E2"/>
    <w:rsid w:val="003C0390"/>
    <w:rsid w:val="003C07A9"/>
    <w:rsid w:val="003C103D"/>
    <w:rsid w:val="003C2B0E"/>
    <w:rsid w:val="003C40C6"/>
    <w:rsid w:val="003C4464"/>
    <w:rsid w:val="003C744A"/>
    <w:rsid w:val="003C7EE4"/>
    <w:rsid w:val="003D1248"/>
    <w:rsid w:val="003D22CF"/>
    <w:rsid w:val="003D23AA"/>
    <w:rsid w:val="003D23C4"/>
    <w:rsid w:val="003D2F41"/>
    <w:rsid w:val="003D41C6"/>
    <w:rsid w:val="003D69ED"/>
    <w:rsid w:val="003D7A0F"/>
    <w:rsid w:val="003D7BFF"/>
    <w:rsid w:val="003E01D3"/>
    <w:rsid w:val="003E0AC9"/>
    <w:rsid w:val="003E0E7E"/>
    <w:rsid w:val="003E17F8"/>
    <w:rsid w:val="003E18C1"/>
    <w:rsid w:val="003E21D4"/>
    <w:rsid w:val="003E38D0"/>
    <w:rsid w:val="003E3975"/>
    <w:rsid w:val="003E3C15"/>
    <w:rsid w:val="003E6690"/>
    <w:rsid w:val="003E6771"/>
    <w:rsid w:val="003E7A0C"/>
    <w:rsid w:val="003F0168"/>
    <w:rsid w:val="003F1D1E"/>
    <w:rsid w:val="003F25E5"/>
    <w:rsid w:val="003F3826"/>
    <w:rsid w:val="003F4B09"/>
    <w:rsid w:val="003F6970"/>
    <w:rsid w:val="003F7344"/>
    <w:rsid w:val="003F7388"/>
    <w:rsid w:val="00402227"/>
    <w:rsid w:val="004025A4"/>
    <w:rsid w:val="00403B6F"/>
    <w:rsid w:val="00403C51"/>
    <w:rsid w:val="004069E4"/>
    <w:rsid w:val="0040760A"/>
    <w:rsid w:val="00410502"/>
    <w:rsid w:val="0041239C"/>
    <w:rsid w:val="00412D5C"/>
    <w:rsid w:val="004138F5"/>
    <w:rsid w:val="00413FB5"/>
    <w:rsid w:val="00414023"/>
    <w:rsid w:val="0041430B"/>
    <w:rsid w:val="004144B2"/>
    <w:rsid w:val="0041507F"/>
    <w:rsid w:val="004157E9"/>
    <w:rsid w:val="0041694F"/>
    <w:rsid w:val="00416DC8"/>
    <w:rsid w:val="00416E69"/>
    <w:rsid w:val="00417EC2"/>
    <w:rsid w:val="0042191F"/>
    <w:rsid w:val="00422D69"/>
    <w:rsid w:val="00423036"/>
    <w:rsid w:val="00423221"/>
    <w:rsid w:val="004236D9"/>
    <w:rsid w:val="004254BF"/>
    <w:rsid w:val="0042694A"/>
    <w:rsid w:val="00426C76"/>
    <w:rsid w:val="00426F35"/>
    <w:rsid w:val="0042700B"/>
    <w:rsid w:val="00430486"/>
    <w:rsid w:val="00430BFB"/>
    <w:rsid w:val="00431577"/>
    <w:rsid w:val="004319FC"/>
    <w:rsid w:val="00432178"/>
    <w:rsid w:val="00432211"/>
    <w:rsid w:val="00433184"/>
    <w:rsid w:val="00435FCF"/>
    <w:rsid w:val="00436A5D"/>
    <w:rsid w:val="00437186"/>
    <w:rsid w:val="0043745A"/>
    <w:rsid w:val="00440DD5"/>
    <w:rsid w:val="0044176E"/>
    <w:rsid w:val="004418D1"/>
    <w:rsid w:val="00441DA4"/>
    <w:rsid w:val="004429D5"/>
    <w:rsid w:val="004454B5"/>
    <w:rsid w:val="00445AC5"/>
    <w:rsid w:val="00447C84"/>
    <w:rsid w:val="00450FBF"/>
    <w:rsid w:val="004527DB"/>
    <w:rsid w:val="00453530"/>
    <w:rsid w:val="004552C0"/>
    <w:rsid w:val="00455A89"/>
    <w:rsid w:val="00460311"/>
    <w:rsid w:val="00460896"/>
    <w:rsid w:val="00460A57"/>
    <w:rsid w:val="00461277"/>
    <w:rsid w:val="004626C2"/>
    <w:rsid w:val="00463BCF"/>
    <w:rsid w:val="00463E76"/>
    <w:rsid w:val="004643D2"/>
    <w:rsid w:val="00465F5D"/>
    <w:rsid w:val="004662AC"/>
    <w:rsid w:val="00472C3C"/>
    <w:rsid w:val="00473084"/>
    <w:rsid w:val="00474B9D"/>
    <w:rsid w:val="004754D0"/>
    <w:rsid w:val="00475514"/>
    <w:rsid w:val="004760A2"/>
    <w:rsid w:val="004761A2"/>
    <w:rsid w:val="00477186"/>
    <w:rsid w:val="00477D04"/>
    <w:rsid w:val="00477D3A"/>
    <w:rsid w:val="00477DE8"/>
    <w:rsid w:val="0048030B"/>
    <w:rsid w:val="004803BA"/>
    <w:rsid w:val="00480773"/>
    <w:rsid w:val="00480BDC"/>
    <w:rsid w:val="00481564"/>
    <w:rsid w:val="00481CF0"/>
    <w:rsid w:val="0048344E"/>
    <w:rsid w:val="004835FD"/>
    <w:rsid w:val="00483958"/>
    <w:rsid w:val="004839AA"/>
    <w:rsid w:val="004862A2"/>
    <w:rsid w:val="004879F3"/>
    <w:rsid w:val="00492146"/>
    <w:rsid w:val="004934F3"/>
    <w:rsid w:val="004937A3"/>
    <w:rsid w:val="00493FAF"/>
    <w:rsid w:val="0049589B"/>
    <w:rsid w:val="00496456"/>
    <w:rsid w:val="00496BE2"/>
    <w:rsid w:val="004A02C4"/>
    <w:rsid w:val="004A0431"/>
    <w:rsid w:val="004A17E7"/>
    <w:rsid w:val="004A2EE9"/>
    <w:rsid w:val="004A4A05"/>
    <w:rsid w:val="004A4E60"/>
    <w:rsid w:val="004A5249"/>
    <w:rsid w:val="004A5701"/>
    <w:rsid w:val="004A792B"/>
    <w:rsid w:val="004A7A85"/>
    <w:rsid w:val="004B0556"/>
    <w:rsid w:val="004B1CA8"/>
    <w:rsid w:val="004B1F29"/>
    <w:rsid w:val="004B220E"/>
    <w:rsid w:val="004B3D83"/>
    <w:rsid w:val="004B3FD7"/>
    <w:rsid w:val="004B4804"/>
    <w:rsid w:val="004B4FE5"/>
    <w:rsid w:val="004B54B0"/>
    <w:rsid w:val="004B7AE1"/>
    <w:rsid w:val="004B7DF6"/>
    <w:rsid w:val="004B7EB8"/>
    <w:rsid w:val="004C0E58"/>
    <w:rsid w:val="004C1303"/>
    <w:rsid w:val="004C2278"/>
    <w:rsid w:val="004C2735"/>
    <w:rsid w:val="004C3BEF"/>
    <w:rsid w:val="004C525D"/>
    <w:rsid w:val="004C6C1B"/>
    <w:rsid w:val="004C7EDB"/>
    <w:rsid w:val="004D129D"/>
    <w:rsid w:val="004D143A"/>
    <w:rsid w:val="004D1529"/>
    <w:rsid w:val="004D178E"/>
    <w:rsid w:val="004D19B3"/>
    <w:rsid w:val="004D2975"/>
    <w:rsid w:val="004D4200"/>
    <w:rsid w:val="004D4F39"/>
    <w:rsid w:val="004D5486"/>
    <w:rsid w:val="004D54DD"/>
    <w:rsid w:val="004D5A65"/>
    <w:rsid w:val="004D63B7"/>
    <w:rsid w:val="004D77D1"/>
    <w:rsid w:val="004D7889"/>
    <w:rsid w:val="004E0E5D"/>
    <w:rsid w:val="004E21A3"/>
    <w:rsid w:val="004E2483"/>
    <w:rsid w:val="004E26BE"/>
    <w:rsid w:val="004E2B8E"/>
    <w:rsid w:val="004E2D99"/>
    <w:rsid w:val="004E31C7"/>
    <w:rsid w:val="004E489D"/>
    <w:rsid w:val="004E579F"/>
    <w:rsid w:val="004E5AB2"/>
    <w:rsid w:val="004E5D9A"/>
    <w:rsid w:val="004E651F"/>
    <w:rsid w:val="004E66A7"/>
    <w:rsid w:val="004E6F79"/>
    <w:rsid w:val="004E7433"/>
    <w:rsid w:val="004E7472"/>
    <w:rsid w:val="004E79D0"/>
    <w:rsid w:val="004E7EE8"/>
    <w:rsid w:val="004F05DD"/>
    <w:rsid w:val="004F0B23"/>
    <w:rsid w:val="004F3CCC"/>
    <w:rsid w:val="004F4495"/>
    <w:rsid w:val="004F6549"/>
    <w:rsid w:val="004F66FC"/>
    <w:rsid w:val="004F6CB8"/>
    <w:rsid w:val="004F776E"/>
    <w:rsid w:val="004F7825"/>
    <w:rsid w:val="0050052C"/>
    <w:rsid w:val="00500821"/>
    <w:rsid w:val="00500AEA"/>
    <w:rsid w:val="0050246B"/>
    <w:rsid w:val="005026ED"/>
    <w:rsid w:val="00503411"/>
    <w:rsid w:val="005061B3"/>
    <w:rsid w:val="005076E0"/>
    <w:rsid w:val="00510407"/>
    <w:rsid w:val="005110F7"/>
    <w:rsid w:val="005114A5"/>
    <w:rsid w:val="00511A87"/>
    <w:rsid w:val="00511AA5"/>
    <w:rsid w:val="00511B20"/>
    <w:rsid w:val="00511FF6"/>
    <w:rsid w:val="005130CF"/>
    <w:rsid w:val="00513A30"/>
    <w:rsid w:val="00513FAA"/>
    <w:rsid w:val="005143AA"/>
    <w:rsid w:val="00514ACB"/>
    <w:rsid w:val="005161A9"/>
    <w:rsid w:val="0051627C"/>
    <w:rsid w:val="005169A9"/>
    <w:rsid w:val="005174F7"/>
    <w:rsid w:val="00517ADB"/>
    <w:rsid w:val="00517E99"/>
    <w:rsid w:val="005205E0"/>
    <w:rsid w:val="00522748"/>
    <w:rsid w:val="005227E2"/>
    <w:rsid w:val="00524460"/>
    <w:rsid w:val="0052448B"/>
    <w:rsid w:val="00526032"/>
    <w:rsid w:val="005271A7"/>
    <w:rsid w:val="00527427"/>
    <w:rsid w:val="00531D56"/>
    <w:rsid w:val="00532257"/>
    <w:rsid w:val="0053257D"/>
    <w:rsid w:val="0053488F"/>
    <w:rsid w:val="00534B23"/>
    <w:rsid w:val="005356CD"/>
    <w:rsid w:val="00535CD0"/>
    <w:rsid w:val="00535D9E"/>
    <w:rsid w:val="00541E96"/>
    <w:rsid w:val="00542190"/>
    <w:rsid w:val="0054321D"/>
    <w:rsid w:val="0054345C"/>
    <w:rsid w:val="005441BC"/>
    <w:rsid w:val="00546D60"/>
    <w:rsid w:val="00547BA9"/>
    <w:rsid w:val="0055052F"/>
    <w:rsid w:val="00550603"/>
    <w:rsid w:val="00551543"/>
    <w:rsid w:val="00551816"/>
    <w:rsid w:val="00551CD1"/>
    <w:rsid w:val="00553ABC"/>
    <w:rsid w:val="00553D4C"/>
    <w:rsid w:val="00554C34"/>
    <w:rsid w:val="00554CB4"/>
    <w:rsid w:val="00554DAD"/>
    <w:rsid w:val="0055592C"/>
    <w:rsid w:val="005569CE"/>
    <w:rsid w:val="005600F1"/>
    <w:rsid w:val="00560784"/>
    <w:rsid w:val="00561368"/>
    <w:rsid w:val="00562239"/>
    <w:rsid w:val="005644D2"/>
    <w:rsid w:val="00564567"/>
    <w:rsid w:val="005650BD"/>
    <w:rsid w:val="00565B91"/>
    <w:rsid w:val="00566F62"/>
    <w:rsid w:val="005671FA"/>
    <w:rsid w:val="0056752B"/>
    <w:rsid w:val="00571907"/>
    <w:rsid w:val="00571C7E"/>
    <w:rsid w:val="00571E75"/>
    <w:rsid w:val="00572018"/>
    <w:rsid w:val="00572780"/>
    <w:rsid w:val="0057362F"/>
    <w:rsid w:val="00573631"/>
    <w:rsid w:val="00573E4C"/>
    <w:rsid w:val="00574826"/>
    <w:rsid w:val="0057514B"/>
    <w:rsid w:val="0057725D"/>
    <w:rsid w:val="005773F7"/>
    <w:rsid w:val="005777A1"/>
    <w:rsid w:val="00581648"/>
    <w:rsid w:val="00581ABC"/>
    <w:rsid w:val="00581B8B"/>
    <w:rsid w:val="00582507"/>
    <w:rsid w:val="00582531"/>
    <w:rsid w:val="00583E99"/>
    <w:rsid w:val="00584CB1"/>
    <w:rsid w:val="005854CB"/>
    <w:rsid w:val="00585A3B"/>
    <w:rsid w:val="005870DC"/>
    <w:rsid w:val="005910ED"/>
    <w:rsid w:val="005913B1"/>
    <w:rsid w:val="00591931"/>
    <w:rsid w:val="00591BAF"/>
    <w:rsid w:val="005925B5"/>
    <w:rsid w:val="0059327D"/>
    <w:rsid w:val="00593520"/>
    <w:rsid w:val="00595009"/>
    <w:rsid w:val="00595126"/>
    <w:rsid w:val="005962BA"/>
    <w:rsid w:val="0059710D"/>
    <w:rsid w:val="00597767"/>
    <w:rsid w:val="005978C7"/>
    <w:rsid w:val="005A0389"/>
    <w:rsid w:val="005A136E"/>
    <w:rsid w:val="005A2043"/>
    <w:rsid w:val="005A2507"/>
    <w:rsid w:val="005A2A33"/>
    <w:rsid w:val="005A3147"/>
    <w:rsid w:val="005A35BC"/>
    <w:rsid w:val="005A38B0"/>
    <w:rsid w:val="005A396D"/>
    <w:rsid w:val="005A4F14"/>
    <w:rsid w:val="005A5832"/>
    <w:rsid w:val="005A5D59"/>
    <w:rsid w:val="005A7061"/>
    <w:rsid w:val="005A71B3"/>
    <w:rsid w:val="005A79D5"/>
    <w:rsid w:val="005B031B"/>
    <w:rsid w:val="005B06F1"/>
    <w:rsid w:val="005B10E4"/>
    <w:rsid w:val="005B1A5D"/>
    <w:rsid w:val="005B3BD6"/>
    <w:rsid w:val="005B3DBD"/>
    <w:rsid w:val="005B4D78"/>
    <w:rsid w:val="005B4D8E"/>
    <w:rsid w:val="005B55DD"/>
    <w:rsid w:val="005B57A1"/>
    <w:rsid w:val="005B61BD"/>
    <w:rsid w:val="005B7CB0"/>
    <w:rsid w:val="005C05A9"/>
    <w:rsid w:val="005C0C13"/>
    <w:rsid w:val="005C1309"/>
    <w:rsid w:val="005C194D"/>
    <w:rsid w:val="005C1A84"/>
    <w:rsid w:val="005C29CC"/>
    <w:rsid w:val="005C35EA"/>
    <w:rsid w:val="005C3B48"/>
    <w:rsid w:val="005C56CC"/>
    <w:rsid w:val="005C704E"/>
    <w:rsid w:val="005C7E94"/>
    <w:rsid w:val="005C7EE5"/>
    <w:rsid w:val="005D040F"/>
    <w:rsid w:val="005D0E97"/>
    <w:rsid w:val="005D24EE"/>
    <w:rsid w:val="005D2A4B"/>
    <w:rsid w:val="005D401A"/>
    <w:rsid w:val="005D481A"/>
    <w:rsid w:val="005D4C72"/>
    <w:rsid w:val="005D68BA"/>
    <w:rsid w:val="005E0949"/>
    <w:rsid w:val="005E0ACE"/>
    <w:rsid w:val="005E0B23"/>
    <w:rsid w:val="005E14FB"/>
    <w:rsid w:val="005E2ABD"/>
    <w:rsid w:val="005E334F"/>
    <w:rsid w:val="005E3C3D"/>
    <w:rsid w:val="005E514B"/>
    <w:rsid w:val="005E7422"/>
    <w:rsid w:val="005E7CF6"/>
    <w:rsid w:val="005E7D6F"/>
    <w:rsid w:val="005F01CE"/>
    <w:rsid w:val="005F2682"/>
    <w:rsid w:val="005F40E7"/>
    <w:rsid w:val="005F5748"/>
    <w:rsid w:val="005F6505"/>
    <w:rsid w:val="005F6F4B"/>
    <w:rsid w:val="005F73EF"/>
    <w:rsid w:val="005F7797"/>
    <w:rsid w:val="00600022"/>
    <w:rsid w:val="006000AD"/>
    <w:rsid w:val="00600ABF"/>
    <w:rsid w:val="006015F4"/>
    <w:rsid w:val="00601C3A"/>
    <w:rsid w:val="00601C6E"/>
    <w:rsid w:val="00601ED4"/>
    <w:rsid w:val="0060274B"/>
    <w:rsid w:val="0060278B"/>
    <w:rsid w:val="00603607"/>
    <w:rsid w:val="0060367E"/>
    <w:rsid w:val="00604625"/>
    <w:rsid w:val="00604CB7"/>
    <w:rsid w:val="006070D4"/>
    <w:rsid w:val="00607109"/>
    <w:rsid w:val="0060746C"/>
    <w:rsid w:val="00607D1F"/>
    <w:rsid w:val="0061064F"/>
    <w:rsid w:val="00610798"/>
    <w:rsid w:val="0061092A"/>
    <w:rsid w:val="00610FEA"/>
    <w:rsid w:val="006110C7"/>
    <w:rsid w:val="006112FB"/>
    <w:rsid w:val="00613742"/>
    <w:rsid w:val="0061391B"/>
    <w:rsid w:val="006145C0"/>
    <w:rsid w:val="00614E31"/>
    <w:rsid w:val="00616C19"/>
    <w:rsid w:val="00617030"/>
    <w:rsid w:val="00620BF9"/>
    <w:rsid w:val="00620D0B"/>
    <w:rsid w:val="00620D97"/>
    <w:rsid w:val="0062167A"/>
    <w:rsid w:val="00621ABC"/>
    <w:rsid w:val="006223D3"/>
    <w:rsid w:val="00623123"/>
    <w:rsid w:val="006235CE"/>
    <w:rsid w:val="00623FD3"/>
    <w:rsid w:val="00624252"/>
    <w:rsid w:val="006245BC"/>
    <w:rsid w:val="006249D4"/>
    <w:rsid w:val="00626756"/>
    <w:rsid w:val="00627811"/>
    <w:rsid w:val="006278DD"/>
    <w:rsid w:val="006278F3"/>
    <w:rsid w:val="0063073C"/>
    <w:rsid w:val="00631DDA"/>
    <w:rsid w:val="00632436"/>
    <w:rsid w:val="00633859"/>
    <w:rsid w:val="006345AF"/>
    <w:rsid w:val="00634D8F"/>
    <w:rsid w:val="00637285"/>
    <w:rsid w:val="006373E6"/>
    <w:rsid w:val="00637C37"/>
    <w:rsid w:val="006403AF"/>
    <w:rsid w:val="00640542"/>
    <w:rsid w:val="006428B9"/>
    <w:rsid w:val="00643112"/>
    <w:rsid w:val="0064421E"/>
    <w:rsid w:val="006445BF"/>
    <w:rsid w:val="00644A7E"/>
    <w:rsid w:val="00644D6D"/>
    <w:rsid w:val="00645094"/>
    <w:rsid w:val="00645744"/>
    <w:rsid w:val="00650B2F"/>
    <w:rsid w:val="006518D2"/>
    <w:rsid w:val="00652C8A"/>
    <w:rsid w:val="00653DC8"/>
    <w:rsid w:val="006540EC"/>
    <w:rsid w:val="00656BEB"/>
    <w:rsid w:val="00657D16"/>
    <w:rsid w:val="0066213C"/>
    <w:rsid w:val="00662710"/>
    <w:rsid w:val="006627A6"/>
    <w:rsid w:val="006635E2"/>
    <w:rsid w:val="00665156"/>
    <w:rsid w:val="00665591"/>
    <w:rsid w:val="00666608"/>
    <w:rsid w:val="006668B6"/>
    <w:rsid w:val="00667A3F"/>
    <w:rsid w:val="00667BF8"/>
    <w:rsid w:val="00670D45"/>
    <w:rsid w:val="00670E0B"/>
    <w:rsid w:val="00671CA6"/>
    <w:rsid w:val="00672910"/>
    <w:rsid w:val="00673746"/>
    <w:rsid w:val="00673D29"/>
    <w:rsid w:val="00674634"/>
    <w:rsid w:val="006759C4"/>
    <w:rsid w:val="00675FEA"/>
    <w:rsid w:val="00676B1D"/>
    <w:rsid w:val="0067740D"/>
    <w:rsid w:val="00680183"/>
    <w:rsid w:val="006810FA"/>
    <w:rsid w:val="00681220"/>
    <w:rsid w:val="006813F5"/>
    <w:rsid w:val="00681A20"/>
    <w:rsid w:val="006826FC"/>
    <w:rsid w:val="0068293D"/>
    <w:rsid w:val="00682AB2"/>
    <w:rsid w:val="00682BB7"/>
    <w:rsid w:val="00682E1E"/>
    <w:rsid w:val="00683985"/>
    <w:rsid w:val="0068472C"/>
    <w:rsid w:val="00684893"/>
    <w:rsid w:val="006849F6"/>
    <w:rsid w:val="0068604E"/>
    <w:rsid w:val="00686123"/>
    <w:rsid w:val="006867FB"/>
    <w:rsid w:val="00687B35"/>
    <w:rsid w:val="00687D71"/>
    <w:rsid w:val="0069144A"/>
    <w:rsid w:val="00691A6A"/>
    <w:rsid w:val="00691C4C"/>
    <w:rsid w:val="00692572"/>
    <w:rsid w:val="00692843"/>
    <w:rsid w:val="00693A9E"/>
    <w:rsid w:val="00693AB7"/>
    <w:rsid w:val="00693C4C"/>
    <w:rsid w:val="00694CA4"/>
    <w:rsid w:val="00696A88"/>
    <w:rsid w:val="00696EDD"/>
    <w:rsid w:val="006979B4"/>
    <w:rsid w:val="006A05E3"/>
    <w:rsid w:val="006A221D"/>
    <w:rsid w:val="006A28C3"/>
    <w:rsid w:val="006A32A8"/>
    <w:rsid w:val="006A475A"/>
    <w:rsid w:val="006A5F79"/>
    <w:rsid w:val="006A69EC"/>
    <w:rsid w:val="006A7E74"/>
    <w:rsid w:val="006B1B95"/>
    <w:rsid w:val="006B2AF7"/>
    <w:rsid w:val="006B398D"/>
    <w:rsid w:val="006B4535"/>
    <w:rsid w:val="006B4E98"/>
    <w:rsid w:val="006B5E85"/>
    <w:rsid w:val="006B72B5"/>
    <w:rsid w:val="006B7D5B"/>
    <w:rsid w:val="006B7FAA"/>
    <w:rsid w:val="006C0172"/>
    <w:rsid w:val="006C0CEB"/>
    <w:rsid w:val="006C0E5F"/>
    <w:rsid w:val="006C115E"/>
    <w:rsid w:val="006C32E9"/>
    <w:rsid w:val="006C59B3"/>
    <w:rsid w:val="006C65A4"/>
    <w:rsid w:val="006C6E6C"/>
    <w:rsid w:val="006D00A1"/>
    <w:rsid w:val="006D0A33"/>
    <w:rsid w:val="006D3FAF"/>
    <w:rsid w:val="006D5656"/>
    <w:rsid w:val="006D65CF"/>
    <w:rsid w:val="006E4876"/>
    <w:rsid w:val="006E49CC"/>
    <w:rsid w:val="006E532E"/>
    <w:rsid w:val="006E5603"/>
    <w:rsid w:val="006E6BE3"/>
    <w:rsid w:val="006E7BC1"/>
    <w:rsid w:val="006F0383"/>
    <w:rsid w:val="006F20D1"/>
    <w:rsid w:val="006F3B1B"/>
    <w:rsid w:val="006F40BB"/>
    <w:rsid w:val="006F572F"/>
    <w:rsid w:val="006F6208"/>
    <w:rsid w:val="006F69B3"/>
    <w:rsid w:val="00700799"/>
    <w:rsid w:val="007035F8"/>
    <w:rsid w:val="00703DF0"/>
    <w:rsid w:val="007046A2"/>
    <w:rsid w:val="00706D16"/>
    <w:rsid w:val="0071196D"/>
    <w:rsid w:val="00711DA4"/>
    <w:rsid w:val="00711FB3"/>
    <w:rsid w:val="00712315"/>
    <w:rsid w:val="00712526"/>
    <w:rsid w:val="00712F6B"/>
    <w:rsid w:val="00713160"/>
    <w:rsid w:val="00713743"/>
    <w:rsid w:val="00713A7A"/>
    <w:rsid w:val="0071438D"/>
    <w:rsid w:val="0071704A"/>
    <w:rsid w:val="00717EC6"/>
    <w:rsid w:val="0072018C"/>
    <w:rsid w:val="00720264"/>
    <w:rsid w:val="00720741"/>
    <w:rsid w:val="007221CC"/>
    <w:rsid w:val="0072295A"/>
    <w:rsid w:val="00722DFF"/>
    <w:rsid w:val="00723DDF"/>
    <w:rsid w:val="00724452"/>
    <w:rsid w:val="00726D45"/>
    <w:rsid w:val="00726F06"/>
    <w:rsid w:val="0072796C"/>
    <w:rsid w:val="00727E47"/>
    <w:rsid w:val="007327CF"/>
    <w:rsid w:val="0073320E"/>
    <w:rsid w:val="00733A7A"/>
    <w:rsid w:val="00734963"/>
    <w:rsid w:val="00734DAB"/>
    <w:rsid w:val="00734FBD"/>
    <w:rsid w:val="007402F4"/>
    <w:rsid w:val="0074057E"/>
    <w:rsid w:val="00740622"/>
    <w:rsid w:val="00741B1F"/>
    <w:rsid w:val="00741D35"/>
    <w:rsid w:val="00742B1D"/>
    <w:rsid w:val="00742B48"/>
    <w:rsid w:val="00742EB9"/>
    <w:rsid w:val="0074329E"/>
    <w:rsid w:val="00744E62"/>
    <w:rsid w:val="00745A08"/>
    <w:rsid w:val="0074610E"/>
    <w:rsid w:val="00746D67"/>
    <w:rsid w:val="007473F3"/>
    <w:rsid w:val="00747FA1"/>
    <w:rsid w:val="00750C2F"/>
    <w:rsid w:val="00750C81"/>
    <w:rsid w:val="0075125F"/>
    <w:rsid w:val="007515E1"/>
    <w:rsid w:val="0075235C"/>
    <w:rsid w:val="0075241B"/>
    <w:rsid w:val="00752666"/>
    <w:rsid w:val="00752C46"/>
    <w:rsid w:val="007550D5"/>
    <w:rsid w:val="007605CC"/>
    <w:rsid w:val="00760981"/>
    <w:rsid w:val="00761718"/>
    <w:rsid w:val="00762A13"/>
    <w:rsid w:val="007630D4"/>
    <w:rsid w:val="00763761"/>
    <w:rsid w:val="00763CF6"/>
    <w:rsid w:val="00763DCE"/>
    <w:rsid w:val="00763F58"/>
    <w:rsid w:val="00764772"/>
    <w:rsid w:val="00764873"/>
    <w:rsid w:val="00764A92"/>
    <w:rsid w:val="00764F23"/>
    <w:rsid w:val="00770DFE"/>
    <w:rsid w:val="0077117F"/>
    <w:rsid w:val="00771581"/>
    <w:rsid w:val="00772790"/>
    <w:rsid w:val="00772B9B"/>
    <w:rsid w:val="00773CE5"/>
    <w:rsid w:val="00774ED0"/>
    <w:rsid w:val="00775A7A"/>
    <w:rsid w:val="0077632D"/>
    <w:rsid w:val="00776D2B"/>
    <w:rsid w:val="0077755E"/>
    <w:rsid w:val="0077783C"/>
    <w:rsid w:val="00777890"/>
    <w:rsid w:val="00777E83"/>
    <w:rsid w:val="00785088"/>
    <w:rsid w:val="00785AFC"/>
    <w:rsid w:val="00786643"/>
    <w:rsid w:val="007866B2"/>
    <w:rsid w:val="00792149"/>
    <w:rsid w:val="00792320"/>
    <w:rsid w:val="0079650A"/>
    <w:rsid w:val="00797EF8"/>
    <w:rsid w:val="007A05E2"/>
    <w:rsid w:val="007A13C7"/>
    <w:rsid w:val="007A3A5E"/>
    <w:rsid w:val="007A481E"/>
    <w:rsid w:val="007A504B"/>
    <w:rsid w:val="007A54E9"/>
    <w:rsid w:val="007A565E"/>
    <w:rsid w:val="007A62EF"/>
    <w:rsid w:val="007A6643"/>
    <w:rsid w:val="007A691A"/>
    <w:rsid w:val="007B06A5"/>
    <w:rsid w:val="007B0839"/>
    <w:rsid w:val="007B0C41"/>
    <w:rsid w:val="007B3564"/>
    <w:rsid w:val="007B4045"/>
    <w:rsid w:val="007B5B08"/>
    <w:rsid w:val="007B6E82"/>
    <w:rsid w:val="007C1398"/>
    <w:rsid w:val="007C139E"/>
    <w:rsid w:val="007C1669"/>
    <w:rsid w:val="007C25F0"/>
    <w:rsid w:val="007C30F0"/>
    <w:rsid w:val="007C56A8"/>
    <w:rsid w:val="007C69B7"/>
    <w:rsid w:val="007C7045"/>
    <w:rsid w:val="007C7332"/>
    <w:rsid w:val="007C76D6"/>
    <w:rsid w:val="007C7721"/>
    <w:rsid w:val="007D0373"/>
    <w:rsid w:val="007D0850"/>
    <w:rsid w:val="007D1B03"/>
    <w:rsid w:val="007D3593"/>
    <w:rsid w:val="007D37A4"/>
    <w:rsid w:val="007D3805"/>
    <w:rsid w:val="007D4B54"/>
    <w:rsid w:val="007D561B"/>
    <w:rsid w:val="007D6A50"/>
    <w:rsid w:val="007D78C8"/>
    <w:rsid w:val="007D7EA4"/>
    <w:rsid w:val="007E006A"/>
    <w:rsid w:val="007E03E6"/>
    <w:rsid w:val="007E04ED"/>
    <w:rsid w:val="007E107E"/>
    <w:rsid w:val="007E17DE"/>
    <w:rsid w:val="007E1B2C"/>
    <w:rsid w:val="007E3997"/>
    <w:rsid w:val="007E405E"/>
    <w:rsid w:val="007E475D"/>
    <w:rsid w:val="007E539C"/>
    <w:rsid w:val="007E554F"/>
    <w:rsid w:val="007E5984"/>
    <w:rsid w:val="007E7754"/>
    <w:rsid w:val="007E7D0A"/>
    <w:rsid w:val="007E7FDD"/>
    <w:rsid w:val="007F00A0"/>
    <w:rsid w:val="007F0559"/>
    <w:rsid w:val="007F1CAE"/>
    <w:rsid w:val="007F25CE"/>
    <w:rsid w:val="007F3675"/>
    <w:rsid w:val="007F3C77"/>
    <w:rsid w:val="007F3F9F"/>
    <w:rsid w:val="007F5373"/>
    <w:rsid w:val="007F676B"/>
    <w:rsid w:val="007F6A15"/>
    <w:rsid w:val="007F6EF5"/>
    <w:rsid w:val="007F7329"/>
    <w:rsid w:val="007F74B8"/>
    <w:rsid w:val="00800BB7"/>
    <w:rsid w:val="00801A13"/>
    <w:rsid w:val="008020BC"/>
    <w:rsid w:val="00802C51"/>
    <w:rsid w:val="008035AE"/>
    <w:rsid w:val="008043F7"/>
    <w:rsid w:val="00805CD2"/>
    <w:rsid w:val="00806438"/>
    <w:rsid w:val="00806D85"/>
    <w:rsid w:val="00806F2D"/>
    <w:rsid w:val="0080734F"/>
    <w:rsid w:val="00807C5B"/>
    <w:rsid w:val="008100F1"/>
    <w:rsid w:val="00813C28"/>
    <w:rsid w:val="00813CAA"/>
    <w:rsid w:val="00814DDC"/>
    <w:rsid w:val="0081623E"/>
    <w:rsid w:val="0082004B"/>
    <w:rsid w:val="008204B4"/>
    <w:rsid w:val="008206ED"/>
    <w:rsid w:val="008214DD"/>
    <w:rsid w:val="008220AB"/>
    <w:rsid w:val="008225A5"/>
    <w:rsid w:val="008232C7"/>
    <w:rsid w:val="00824CF4"/>
    <w:rsid w:val="008260E0"/>
    <w:rsid w:val="008266D3"/>
    <w:rsid w:val="00826871"/>
    <w:rsid w:val="00833530"/>
    <w:rsid w:val="00833819"/>
    <w:rsid w:val="00833853"/>
    <w:rsid w:val="00834201"/>
    <w:rsid w:val="00834758"/>
    <w:rsid w:val="00834FDB"/>
    <w:rsid w:val="008353CC"/>
    <w:rsid w:val="00835D3E"/>
    <w:rsid w:val="00835DCE"/>
    <w:rsid w:val="008364AE"/>
    <w:rsid w:val="008379A4"/>
    <w:rsid w:val="0084096B"/>
    <w:rsid w:val="00841173"/>
    <w:rsid w:val="00841525"/>
    <w:rsid w:val="00842347"/>
    <w:rsid w:val="00842BF5"/>
    <w:rsid w:val="00843090"/>
    <w:rsid w:val="008432C7"/>
    <w:rsid w:val="00843AED"/>
    <w:rsid w:val="008445CF"/>
    <w:rsid w:val="008464CB"/>
    <w:rsid w:val="00846A1F"/>
    <w:rsid w:val="00846C40"/>
    <w:rsid w:val="00847413"/>
    <w:rsid w:val="008476F0"/>
    <w:rsid w:val="00847F36"/>
    <w:rsid w:val="00850F1F"/>
    <w:rsid w:val="0085351B"/>
    <w:rsid w:val="0085405A"/>
    <w:rsid w:val="00854726"/>
    <w:rsid w:val="00854880"/>
    <w:rsid w:val="008554C1"/>
    <w:rsid w:val="00855DC7"/>
    <w:rsid w:val="00855F11"/>
    <w:rsid w:val="00861657"/>
    <w:rsid w:val="00861F41"/>
    <w:rsid w:val="00862239"/>
    <w:rsid w:val="008624C1"/>
    <w:rsid w:val="00862778"/>
    <w:rsid w:val="008654F0"/>
    <w:rsid w:val="00865FCC"/>
    <w:rsid w:val="00866663"/>
    <w:rsid w:val="00867342"/>
    <w:rsid w:val="00870532"/>
    <w:rsid w:val="00871A33"/>
    <w:rsid w:val="00872EC7"/>
    <w:rsid w:val="00873A6B"/>
    <w:rsid w:val="008753C8"/>
    <w:rsid w:val="0087562D"/>
    <w:rsid w:val="00876470"/>
    <w:rsid w:val="00876815"/>
    <w:rsid w:val="00876D2C"/>
    <w:rsid w:val="00877573"/>
    <w:rsid w:val="00877687"/>
    <w:rsid w:val="00877811"/>
    <w:rsid w:val="0088098B"/>
    <w:rsid w:val="00881111"/>
    <w:rsid w:val="00881AD9"/>
    <w:rsid w:val="008822B4"/>
    <w:rsid w:val="0088328D"/>
    <w:rsid w:val="00884B74"/>
    <w:rsid w:val="00885FCB"/>
    <w:rsid w:val="00886379"/>
    <w:rsid w:val="00886931"/>
    <w:rsid w:val="00886A0A"/>
    <w:rsid w:val="00887BCD"/>
    <w:rsid w:val="00887D76"/>
    <w:rsid w:val="00887DC4"/>
    <w:rsid w:val="00891933"/>
    <w:rsid w:val="00891D0F"/>
    <w:rsid w:val="00891E81"/>
    <w:rsid w:val="008927E4"/>
    <w:rsid w:val="00892B11"/>
    <w:rsid w:val="008934FD"/>
    <w:rsid w:val="00894126"/>
    <w:rsid w:val="008941B7"/>
    <w:rsid w:val="00895FEB"/>
    <w:rsid w:val="00896226"/>
    <w:rsid w:val="0089629F"/>
    <w:rsid w:val="00896590"/>
    <w:rsid w:val="00896A76"/>
    <w:rsid w:val="008A0D4C"/>
    <w:rsid w:val="008A0E88"/>
    <w:rsid w:val="008A19B0"/>
    <w:rsid w:val="008A1C4A"/>
    <w:rsid w:val="008A22A2"/>
    <w:rsid w:val="008A3099"/>
    <w:rsid w:val="008A444B"/>
    <w:rsid w:val="008A4882"/>
    <w:rsid w:val="008A60F2"/>
    <w:rsid w:val="008A6E9C"/>
    <w:rsid w:val="008A716E"/>
    <w:rsid w:val="008A724F"/>
    <w:rsid w:val="008A7F52"/>
    <w:rsid w:val="008B02B9"/>
    <w:rsid w:val="008B2D6A"/>
    <w:rsid w:val="008B3321"/>
    <w:rsid w:val="008B3D19"/>
    <w:rsid w:val="008B49EB"/>
    <w:rsid w:val="008B570B"/>
    <w:rsid w:val="008B5CFF"/>
    <w:rsid w:val="008B64FF"/>
    <w:rsid w:val="008B6902"/>
    <w:rsid w:val="008C03B0"/>
    <w:rsid w:val="008C1664"/>
    <w:rsid w:val="008C25A4"/>
    <w:rsid w:val="008C2782"/>
    <w:rsid w:val="008C2E83"/>
    <w:rsid w:val="008C2F3C"/>
    <w:rsid w:val="008C3A54"/>
    <w:rsid w:val="008C3CC9"/>
    <w:rsid w:val="008C4013"/>
    <w:rsid w:val="008C5B06"/>
    <w:rsid w:val="008C61C0"/>
    <w:rsid w:val="008C771A"/>
    <w:rsid w:val="008D0275"/>
    <w:rsid w:val="008D08AD"/>
    <w:rsid w:val="008D2448"/>
    <w:rsid w:val="008D324B"/>
    <w:rsid w:val="008D3B9D"/>
    <w:rsid w:val="008D68B9"/>
    <w:rsid w:val="008D6AE2"/>
    <w:rsid w:val="008D71B5"/>
    <w:rsid w:val="008D776B"/>
    <w:rsid w:val="008E0821"/>
    <w:rsid w:val="008E0E2A"/>
    <w:rsid w:val="008E19F4"/>
    <w:rsid w:val="008E3016"/>
    <w:rsid w:val="008E3271"/>
    <w:rsid w:val="008E37F2"/>
    <w:rsid w:val="008E4118"/>
    <w:rsid w:val="008E52A2"/>
    <w:rsid w:val="008E748A"/>
    <w:rsid w:val="008E7C5C"/>
    <w:rsid w:val="008F0D32"/>
    <w:rsid w:val="008F1B86"/>
    <w:rsid w:val="008F270A"/>
    <w:rsid w:val="008F362E"/>
    <w:rsid w:val="008F3C64"/>
    <w:rsid w:val="008F43B0"/>
    <w:rsid w:val="008F49CA"/>
    <w:rsid w:val="008F4BFB"/>
    <w:rsid w:val="008F4E70"/>
    <w:rsid w:val="008F50DE"/>
    <w:rsid w:val="008F6AC4"/>
    <w:rsid w:val="008F7FD4"/>
    <w:rsid w:val="009009BA"/>
    <w:rsid w:val="009022D2"/>
    <w:rsid w:val="0090237E"/>
    <w:rsid w:val="00902593"/>
    <w:rsid w:val="0090297F"/>
    <w:rsid w:val="00905116"/>
    <w:rsid w:val="0090662C"/>
    <w:rsid w:val="0090782D"/>
    <w:rsid w:val="009105C7"/>
    <w:rsid w:val="009118C8"/>
    <w:rsid w:val="009124B5"/>
    <w:rsid w:val="009129FF"/>
    <w:rsid w:val="00913BE9"/>
    <w:rsid w:val="0091521A"/>
    <w:rsid w:val="00915279"/>
    <w:rsid w:val="0091668C"/>
    <w:rsid w:val="0091676E"/>
    <w:rsid w:val="0091754B"/>
    <w:rsid w:val="00921F9D"/>
    <w:rsid w:val="0092225C"/>
    <w:rsid w:val="00922772"/>
    <w:rsid w:val="00922A17"/>
    <w:rsid w:val="009232DB"/>
    <w:rsid w:val="00923EE4"/>
    <w:rsid w:val="00923F08"/>
    <w:rsid w:val="00926C54"/>
    <w:rsid w:val="00927D0A"/>
    <w:rsid w:val="0093042E"/>
    <w:rsid w:val="0093084D"/>
    <w:rsid w:val="00930DCC"/>
    <w:rsid w:val="00932BFC"/>
    <w:rsid w:val="00932D7E"/>
    <w:rsid w:val="00934728"/>
    <w:rsid w:val="00934E41"/>
    <w:rsid w:val="00935069"/>
    <w:rsid w:val="009372CD"/>
    <w:rsid w:val="009373BB"/>
    <w:rsid w:val="00937B55"/>
    <w:rsid w:val="00940037"/>
    <w:rsid w:val="00940424"/>
    <w:rsid w:val="00940A49"/>
    <w:rsid w:val="00941C5E"/>
    <w:rsid w:val="00943B93"/>
    <w:rsid w:val="0094465C"/>
    <w:rsid w:val="009451E6"/>
    <w:rsid w:val="0094589E"/>
    <w:rsid w:val="00946243"/>
    <w:rsid w:val="0094635D"/>
    <w:rsid w:val="00946B6F"/>
    <w:rsid w:val="00950C98"/>
    <w:rsid w:val="0095135A"/>
    <w:rsid w:val="009529EA"/>
    <w:rsid w:val="00952D79"/>
    <w:rsid w:val="0095390D"/>
    <w:rsid w:val="0095441E"/>
    <w:rsid w:val="00954E6E"/>
    <w:rsid w:val="00955CE1"/>
    <w:rsid w:val="00957709"/>
    <w:rsid w:val="0096019D"/>
    <w:rsid w:val="00960EBE"/>
    <w:rsid w:val="009617F9"/>
    <w:rsid w:val="00963087"/>
    <w:rsid w:val="00963822"/>
    <w:rsid w:val="009639EA"/>
    <w:rsid w:val="00963E90"/>
    <w:rsid w:val="00965238"/>
    <w:rsid w:val="0096631B"/>
    <w:rsid w:val="00967A40"/>
    <w:rsid w:val="00967D9C"/>
    <w:rsid w:val="0097143A"/>
    <w:rsid w:val="00971842"/>
    <w:rsid w:val="00974417"/>
    <w:rsid w:val="00974D20"/>
    <w:rsid w:val="00975126"/>
    <w:rsid w:val="009764EF"/>
    <w:rsid w:val="00976DD5"/>
    <w:rsid w:val="009777AD"/>
    <w:rsid w:val="00977E85"/>
    <w:rsid w:val="0098026E"/>
    <w:rsid w:val="0098097E"/>
    <w:rsid w:val="009819E8"/>
    <w:rsid w:val="00981A01"/>
    <w:rsid w:val="0098324B"/>
    <w:rsid w:val="009832CC"/>
    <w:rsid w:val="00983A7F"/>
    <w:rsid w:val="00984E68"/>
    <w:rsid w:val="00986B61"/>
    <w:rsid w:val="009876D8"/>
    <w:rsid w:val="0099030E"/>
    <w:rsid w:val="0099067F"/>
    <w:rsid w:val="00991129"/>
    <w:rsid w:val="00991305"/>
    <w:rsid w:val="009913A1"/>
    <w:rsid w:val="00992143"/>
    <w:rsid w:val="0099305C"/>
    <w:rsid w:val="009933C1"/>
    <w:rsid w:val="00993930"/>
    <w:rsid w:val="00994052"/>
    <w:rsid w:val="009940EC"/>
    <w:rsid w:val="0099473F"/>
    <w:rsid w:val="009A004E"/>
    <w:rsid w:val="009A158F"/>
    <w:rsid w:val="009A169E"/>
    <w:rsid w:val="009A1F4D"/>
    <w:rsid w:val="009A3A34"/>
    <w:rsid w:val="009A3F41"/>
    <w:rsid w:val="009A40C6"/>
    <w:rsid w:val="009A4B6D"/>
    <w:rsid w:val="009A4FD6"/>
    <w:rsid w:val="009A5CA1"/>
    <w:rsid w:val="009A5EA9"/>
    <w:rsid w:val="009A7BF3"/>
    <w:rsid w:val="009B1C59"/>
    <w:rsid w:val="009B2493"/>
    <w:rsid w:val="009B327B"/>
    <w:rsid w:val="009B38C3"/>
    <w:rsid w:val="009B3A37"/>
    <w:rsid w:val="009B4FE2"/>
    <w:rsid w:val="009B50D7"/>
    <w:rsid w:val="009B5A86"/>
    <w:rsid w:val="009B70BE"/>
    <w:rsid w:val="009B71CA"/>
    <w:rsid w:val="009C0167"/>
    <w:rsid w:val="009C0209"/>
    <w:rsid w:val="009C06BD"/>
    <w:rsid w:val="009C2CF2"/>
    <w:rsid w:val="009C473E"/>
    <w:rsid w:val="009C4964"/>
    <w:rsid w:val="009C4C58"/>
    <w:rsid w:val="009C4DF1"/>
    <w:rsid w:val="009C5220"/>
    <w:rsid w:val="009C5327"/>
    <w:rsid w:val="009C683D"/>
    <w:rsid w:val="009C6A19"/>
    <w:rsid w:val="009C6AFC"/>
    <w:rsid w:val="009C75C0"/>
    <w:rsid w:val="009C77A7"/>
    <w:rsid w:val="009D075D"/>
    <w:rsid w:val="009D0FDC"/>
    <w:rsid w:val="009D26BD"/>
    <w:rsid w:val="009D2F29"/>
    <w:rsid w:val="009D4913"/>
    <w:rsid w:val="009D6D71"/>
    <w:rsid w:val="009D7C5D"/>
    <w:rsid w:val="009D7DBC"/>
    <w:rsid w:val="009E0FEA"/>
    <w:rsid w:val="009E125D"/>
    <w:rsid w:val="009E3110"/>
    <w:rsid w:val="009E3807"/>
    <w:rsid w:val="009E3908"/>
    <w:rsid w:val="009E5333"/>
    <w:rsid w:val="009E533D"/>
    <w:rsid w:val="009E5B35"/>
    <w:rsid w:val="009E6437"/>
    <w:rsid w:val="009E6A99"/>
    <w:rsid w:val="009E6E2F"/>
    <w:rsid w:val="009E7342"/>
    <w:rsid w:val="009F014B"/>
    <w:rsid w:val="009F0B79"/>
    <w:rsid w:val="009F13D4"/>
    <w:rsid w:val="009F2420"/>
    <w:rsid w:val="009F4601"/>
    <w:rsid w:val="009F4769"/>
    <w:rsid w:val="009F4832"/>
    <w:rsid w:val="009F4B50"/>
    <w:rsid w:val="009F4E01"/>
    <w:rsid w:val="009F7C10"/>
    <w:rsid w:val="00A02969"/>
    <w:rsid w:val="00A03747"/>
    <w:rsid w:val="00A03865"/>
    <w:rsid w:val="00A044EA"/>
    <w:rsid w:val="00A04F01"/>
    <w:rsid w:val="00A05618"/>
    <w:rsid w:val="00A05F10"/>
    <w:rsid w:val="00A06856"/>
    <w:rsid w:val="00A077AF"/>
    <w:rsid w:val="00A07B20"/>
    <w:rsid w:val="00A100AF"/>
    <w:rsid w:val="00A10EB5"/>
    <w:rsid w:val="00A10F80"/>
    <w:rsid w:val="00A13B9B"/>
    <w:rsid w:val="00A14B24"/>
    <w:rsid w:val="00A159A5"/>
    <w:rsid w:val="00A15AD3"/>
    <w:rsid w:val="00A15AEE"/>
    <w:rsid w:val="00A15BA8"/>
    <w:rsid w:val="00A225F5"/>
    <w:rsid w:val="00A22813"/>
    <w:rsid w:val="00A26243"/>
    <w:rsid w:val="00A302DE"/>
    <w:rsid w:val="00A31FB2"/>
    <w:rsid w:val="00A32E34"/>
    <w:rsid w:val="00A33156"/>
    <w:rsid w:val="00A34184"/>
    <w:rsid w:val="00A3431B"/>
    <w:rsid w:val="00A344CB"/>
    <w:rsid w:val="00A363C7"/>
    <w:rsid w:val="00A364D3"/>
    <w:rsid w:val="00A36CE9"/>
    <w:rsid w:val="00A371A9"/>
    <w:rsid w:val="00A37343"/>
    <w:rsid w:val="00A376B1"/>
    <w:rsid w:val="00A41191"/>
    <w:rsid w:val="00A4123E"/>
    <w:rsid w:val="00A419D6"/>
    <w:rsid w:val="00A42D03"/>
    <w:rsid w:val="00A42D83"/>
    <w:rsid w:val="00A43C98"/>
    <w:rsid w:val="00A43DF1"/>
    <w:rsid w:val="00A44E1C"/>
    <w:rsid w:val="00A45C37"/>
    <w:rsid w:val="00A45C57"/>
    <w:rsid w:val="00A4600B"/>
    <w:rsid w:val="00A468E4"/>
    <w:rsid w:val="00A47BF2"/>
    <w:rsid w:val="00A51161"/>
    <w:rsid w:val="00A51207"/>
    <w:rsid w:val="00A5135F"/>
    <w:rsid w:val="00A53131"/>
    <w:rsid w:val="00A539A7"/>
    <w:rsid w:val="00A545A9"/>
    <w:rsid w:val="00A55287"/>
    <w:rsid w:val="00A5532C"/>
    <w:rsid w:val="00A5584C"/>
    <w:rsid w:val="00A62130"/>
    <w:rsid w:val="00A64BDA"/>
    <w:rsid w:val="00A6517C"/>
    <w:rsid w:val="00A653F6"/>
    <w:rsid w:val="00A67068"/>
    <w:rsid w:val="00A71992"/>
    <w:rsid w:val="00A721DD"/>
    <w:rsid w:val="00A737E2"/>
    <w:rsid w:val="00A73A9A"/>
    <w:rsid w:val="00A73E4B"/>
    <w:rsid w:val="00A74FF4"/>
    <w:rsid w:val="00A75878"/>
    <w:rsid w:val="00A75ABF"/>
    <w:rsid w:val="00A769A3"/>
    <w:rsid w:val="00A76E70"/>
    <w:rsid w:val="00A76EF9"/>
    <w:rsid w:val="00A76FEE"/>
    <w:rsid w:val="00A77730"/>
    <w:rsid w:val="00A81710"/>
    <w:rsid w:val="00A81CD4"/>
    <w:rsid w:val="00A83D88"/>
    <w:rsid w:val="00A8766F"/>
    <w:rsid w:val="00A87728"/>
    <w:rsid w:val="00A9147A"/>
    <w:rsid w:val="00A9193D"/>
    <w:rsid w:val="00A92D79"/>
    <w:rsid w:val="00A930F2"/>
    <w:rsid w:val="00A9348D"/>
    <w:rsid w:val="00A9355B"/>
    <w:rsid w:val="00A9373E"/>
    <w:rsid w:val="00A942BB"/>
    <w:rsid w:val="00A94AC5"/>
    <w:rsid w:val="00A94CB0"/>
    <w:rsid w:val="00A94EB7"/>
    <w:rsid w:val="00A9613F"/>
    <w:rsid w:val="00A96F01"/>
    <w:rsid w:val="00A97AA0"/>
    <w:rsid w:val="00AA005F"/>
    <w:rsid w:val="00AA085F"/>
    <w:rsid w:val="00AA0914"/>
    <w:rsid w:val="00AA10B9"/>
    <w:rsid w:val="00AA1D14"/>
    <w:rsid w:val="00AA2F91"/>
    <w:rsid w:val="00AA31E0"/>
    <w:rsid w:val="00AA37BD"/>
    <w:rsid w:val="00AA3A3F"/>
    <w:rsid w:val="00AA5054"/>
    <w:rsid w:val="00AA549D"/>
    <w:rsid w:val="00AA5979"/>
    <w:rsid w:val="00AA59B0"/>
    <w:rsid w:val="00AA631C"/>
    <w:rsid w:val="00AA65BB"/>
    <w:rsid w:val="00AB00BA"/>
    <w:rsid w:val="00AB2282"/>
    <w:rsid w:val="00AB24C0"/>
    <w:rsid w:val="00AB27A2"/>
    <w:rsid w:val="00AB27E2"/>
    <w:rsid w:val="00AB317B"/>
    <w:rsid w:val="00AB35EA"/>
    <w:rsid w:val="00AB36D2"/>
    <w:rsid w:val="00AB36F5"/>
    <w:rsid w:val="00AB4A23"/>
    <w:rsid w:val="00AB5086"/>
    <w:rsid w:val="00AB566A"/>
    <w:rsid w:val="00AB6527"/>
    <w:rsid w:val="00AB65CF"/>
    <w:rsid w:val="00AB691C"/>
    <w:rsid w:val="00AB7054"/>
    <w:rsid w:val="00AB7427"/>
    <w:rsid w:val="00AC0CE5"/>
    <w:rsid w:val="00AC1D28"/>
    <w:rsid w:val="00AC1ECD"/>
    <w:rsid w:val="00AC2D11"/>
    <w:rsid w:val="00AC3050"/>
    <w:rsid w:val="00AC4544"/>
    <w:rsid w:val="00AC56AB"/>
    <w:rsid w:val="00AD0028"/>
    <w:rsid w:val="00AD0338"/>
    <w:rsid w:val="00AD0492"/>
    <w:rsid w:val="00AD0F5D"/>
    <w:rsid w:val="00AD292B"/>
    <w:rsid w:val="00AD29B1"/>
    <w:rsid w:val="00AD4B1C"/>
    <w:rsid w:val="00AD4E4B"/>
    <w:rsid w:val="00AD745D"/>
    <w:rsid w:val="00AD7511"/>
    <w:rsid w:val="00AD7976"/>
    <w:rsid w:val="00AE01B4"/>
    <w:rsid w:val="00AE0CC6"/>
    <w:rsid w:val="00AE1520"/>
    <w:rsid w:val="00AE1591"/>
    <w:rsid w:val="00AE46B8"/>
    <w:rsid w:val="00AE5707"/>
    <w:rsid w:val="00AE64D4"/>
    <w:rsid w:val="00AE6F47"/>
    <w:rsid w:val="00AF04E0"/>
    <w:rsid w:val="00AF06D5"/>
    <w:rsid w:val="00AF083E"/>
    <w:rsid w:val="00AF1398"/>
    <w:rsid w:val="00AF27F8"/>
    <w:rsid w:val="00AF4747"/>
    <w:rsid w:val="00AF4E3C"/>
    <w:rsid w:val="00AF6C83"/>
    <w:rsid w:val="00AF717F"/>
    <w:rsid w:val="00AF729D"/>
    <w:rsid w:val="00AF7800"/>
    <w:rsid w:val="00AF7E00"/>
    <w:rsid w:val="00B00105"/>
    <w:rsid w:val="00B004AE"/>
    <w:rsid w:val="00B00CC4"/>
    <w:rsid w:val="00B01CF5"/>
    <w:rsid w:val="00B039CD"/>
    <w:rsid w:val="00B03D72"/>
    <w:rsid w:val="00B04200"/>
    <w:rsid w:val="00B04E24"/>
    <w:rsid w:val="00B05507"/>
    <w:rsid w:val="00B0561D"/>
    <w:rsid w:val="00B06008"/>
    <w:rsid w:val="00B06E8A"/>
    <w:rsid w:val="00B07AE2"/>
    <w:rsid w:val="00B07F70"/>
    <w:rsid w:val="00B105BA"/>
    <w:rsid w:val="00B10891"/>
    <w:rsid w:val="00B11829"/>
    <w:rsid w:val="00B13B5C"/>
    <w:rsid w:val="00B14654"/>
    <w:rsid w:val="00B14F46"/>
    <w:rsid w:val="00B15C01"/>
    <w:rsid w:val="00B15EF1"/>
    <w:rsid w:val="00B15FB7"/>
    <w:rsid w:val="00B17CED"/>
    <w:rsid w:val="00B20963"/>
    <w:rsid w:val="00B21052"/>
    <w:rsid w:val="00B21291"/>
    <w:rsid w:val="00B212D5"/>
    <w:rsid w:val="00B22BFB"/>
    <w:rsid w:val="00B22FBE"/>
    <w:rsid w:val="00B2307D"/>
    <w:rsid w:val="00B2470A"/>
    <w:rsid w:val="00B25909"/>
    <w:rsid w:val="00B2613B"/>
    <w:rsid w:val="00B2614D"/>
    <w:rsid w:val="00B26C6F"/>
    <w:rsid w:val="00B27004"/>
    <w:rsid w:val="00B27F96"/>
    <w:rsid w:val="00B30640"/>
    <w:rsid w:val="00B30ED5"/>
    <w:rsid w:val="00B3104A"/>
    <w:rsid w:val="00B329BC"/>
    <w:rsid w:val="00B3439E"/>
    <w:rsid w:val="00B35720"/>
    <w:rsid w:val="00B35950"/>
    <w:rsid w:val="00B35F6E"/>
    <w:rsid w:val="00B36871"/>
    <w:rsid w:val="00B36D78"/>
    <w:rsid w:val="00B37978"/>
    <w:rsid w:val="00B408F5"/>
    <w:rsid w:val="00B40B11"/>
    <w:rsid w:val="00B423F5"/>
    <w:rsid w:val="00B43AAC"/>
    <w:rsid w:val="00B43B12"/>
    <w:rsid w:val="00B442CD"/>
    <w:rsid w:val="00B44D23"/>
    <w:rsid w:val="00B4520E"/>
    <w:rsid w:val="00B45CDF"/>
    <w:rsid w:val="00B47C5D"/>
    <w:rsid w:val="00B505DB"/>
    <w:rsid w:val="00B50792"/>
    <w:rsid w:val="00B51B55"/>
    <w:rsid w:val="00B51F26"/>
    <w:rsid w:val="00B51FEC"/>
    <w:rsid w:val="00B52D7A"/>
    <w:rsid w:val="00B52F0A"/>
    <w:rsid w:val="00B5409F"/>
    <w:rsid w:val="00B54F15"/>
    <w:rsid w:val="00B555C1"/>
    <w:rsid w:val="00B559EC"/>
    <w:rsid w:val="00B56DFB"/>
    <w:rsid w:val="00B5704E"/>
    <w:rsid w:val="00B57B66"/>
    <w:rsid w:val="00B6043D"/>
    <w:rsid w:val="00B60CA6"/>
    <w:rsid w:val="00B619E7"/>
    <w:rsid w:val="00B6266B"/>
    <w:rsid w:val="00B63977"/>
    <w:rsid w:val="00B63ABD"/>
    <w:rsid w:val="00B640F0"/>
    <w:rsid w:val="00B643C2"/>
    <w:rsid w:val="00B64CD4"/>
    <w:rsid w:val="00B64DB2"/>
    <w:rsid w:val="00B66AEB"/>
    <w:rsid w:val="00B67A23"/>
    <w:rsid w:val="00B67CB5"/>
    <w:rsid w:val="00B701A0"/>
    <w:rsid w:val="00B728D5"/>
    <w:rsid w:val="00B72FC2"/>
    <w:rsid w:val="00B72FC9"/>
    <w:rsid w:val="00B741AC"/>
    <w:rsid w:val="00B81EB3"/>
    <w:rsid w:val="00B82403"/>
    <w:rsid w:val="00B824BD"/>
    <w:rsid w:val="00B82E07"/>
    <w:rsid w:val="00B83915"/>
    <w:rsid w:val="00B83B31"/>
    <w:rsid w:val="00B84621"/>
    <w:rsid w:val="00B84A5B"/>
    <w:rsid w:val="00B84B67"/>
    <w:rsid w:val="00B852E7"/>
    <w:rsid w:val="00B853A8"/>
    <w:rsid w:val="00B86853"/>
    <w:rsid w:val="00B86FB4"/>
    <w:rsid w:val="00B9064F"/>
    <w:rsid w:val="00B9083C"/>
    <w:rsid w:val="00B90B3F"/>
    <w:rsid w:val="00B927F1"/>
    <w:rsid w:val="00B9367B"/>
    <w:rsid w:val="00B93B21"/>
    <w:rsid w:val="00B93B96"/>
    <w:rsid w:val="00B94106"/>
    <w:rsid w:val="00B9685D"/>
    <w:rsid w:val="00B96A91"/>
    <w:rsid w:val="00B972BB"/>
    <w:rsid w:val="00B9789C"/>
    <w:rsid w:val="00BA05DE"/>
    <w:rsid w:val="00BA0A63"/>
    <w:rsid w:val="00BA143D"/>
    <w:rsid w:val="00BA235A"/>
    <w:rsid w:val="00BA247B"/>
    <w:rsid w:val="00BA293A"/>
    <w:rsid w:val="00BA2C0E"/>
    <w:rsid w:val="00BA3807"/>
    <w:rsid w:val="00BA4C6B"/>
    <w:rsid w:val="00BA4EC1"/>
    <w:rsid w:val="00BA6851"/>
    <w:rsid w:val="00BB0671"/>
    <w:rsid w:val="00BB06F7"/>
    <w:rsid w:val="00BB1D56"/>
    <w:rsid w:val="00BB2273"/>
    <w:rsid w:val="00BB2FA8"/>
    <w:rsid w:val="00BB3567"/>
    <w:rsid w:val="00BB4427"/>
    <w:rsid w:val="00BB5052"/>
    <w:rsid w:val="00BB5FF3"/>
    <w:rsid w:val="00BB7FBB"/>
    <w:rsid w:val="00BC0429"/>
    <w:rsid w:val="00BC1192"/>
    <w:rsid w:val="00BC1EC0"/>
    <w:rsid w:val="00BC26F1"/>
    <w:rsid w:val="00BC3E80"/>
    <w:rsid w:val="00BC66BA"/>
    <w:rsid w:val="00BC68E9"/>
    <w:rsid w:val="00BC7191"/>
    <w:rsid w:val="00BD189D"/>
    <w:rsid w:val="00BD2CAE"/>
    <w:rsid w:val="00BD2E31"/>
    <w:rsid w:val="00BD38FD"/>
    <w:rsid w:val="00BD40F6"/>
    <w:rsid w:val="00BD50BD"/>
    <w:rsid w:val="00BD5FC0"/>
    <w:rsid w:val="00BD60CF"/>
    <w:rsid w:val="00BD687B"/>
    <w:rsid w:val="00BD69C8"/>
    <w:rsid w:val="00BD7009"/>
    <w:rsid w:val="00BD7D52"/>
    <w:rsid w:val="00BE1561"/>
    <w:rsid w:val="00BE2896"/>
    <w:rsid w:val="00BE30BD"/>
    <w:rsid w:val="00BE3F6A"/>
    <w:rsid w:val="00BE4308"/>
    <w:rsid w:val="00BE4646"/>
    <w:rsid w:val="00BE4827"/>
    <w:rsid w:val="00BE48B5"/>
    <w:rsid w:val="00BE6E89"/>
    <w:rsid w:val="00BE7040"/>
    <w:rsid w:val="00BF036E"/>
    <w:rsid w:val="00BF05A6"/>
    <w:rsid w:val="00BF0A4B"/>
    <w:rsid w:val="00BF0A51"/>
    <w:rsid w:val="00BF0CC0"/>
    <w:rsid w:val="00BF1B85"/>
    <w:rsid w:val="00BF1CB9"/>
    <w:rsid w:val="00BF1F04"/>
    <w:rsid w:val="00BF3FF7"/>
    <w:rsid w:val="00BF4D85"/>
    <w:rsid w:val="00BF55A2"/>
    <w:rsid w:val="00BF6944"/>
    <w:rsid w:val="00BF6D5F"/>
    <w:rsid w:val="00BF7231"/>
    <w:rsid w:val="00C00034"/>
    <w:rsid w:val="00C0298B"/>
    <w:rsid w:val="00C038C6"/>
    <w:rsid w:val="00C03AD8"/>
    <w:rsid w:val="00C04A5D"/>
    <w:rsid w:val="00C04F28"/>
    <w:rsid w:val="00C0521A"/>
    <w:rsid w:val="00C062A6"/>
    <w:rsid w:val="00C07282"/>
    <w:rsid w:val="00C1041E"/>
    <w:rsid w:val="00C106E4"/>
    <w:rsid w:val="00C11229"/>
    <w:rsid w:val="00C135E9"/>
    <w:rsid w:val="00C14252"/>
    <w:rsid w:val="00C15860"/>
    <w:rsid w:val="00C15B8D"/>
    <w:rsid w:val="00C16F35"/>
    <w:rsid w:val="00C1782F"/>
    <w:rsid w:val="00C20738"/>
    <w:rsid w:val="00C20C74"/>
    <w:rsid w:val="00C21F29"/>
    <w:rsid w:val="00C2499E"/>
    <w:rsid w:val="00C25E97"/>
    <w:rsid w:val="00C27A7E"/>
    <w:rsid w:val="00C30182"/>
    <w:rsid w:val="00C311F7"/>
    <w:rsid w:val="00C31254"/>
    <w:rsid w:val="00C329B3"/>
    <w:rsid w:val="00C33D5D"/>
    <w:rsid w:val="00C35E1D"/>
    <w:rsid w:val="00C3681E"/>
    <w:rsid w:val="00C37EE8"/>
    <w:rsid w:val="00C4233C"/>
    <w:rsid w:val="00C43039"/>
    <w:rsid w:val="00C44866"/>
    <w:rsid w:val="00C44DFB"/>
    <w:rsid w:val="00C46427"/>
    <w:rsid w:val="00C46A50"/>
    <w:rsid w:val="00C47537"/>
    <w:rsid w:val="00C5285A"/>
    <w:rsid w:val="00C53882"/>
    <w:rsid w:val="00C54D50"/>
    <w:rsid w:val="00C5584C"/>
    <w:rsid w:val="00C5649D"/>
    <w:rsid w:val="00C5706B"/>
    <w:rsid w:val="00C57618"/>
    <w:rsid w:val="00C60249"/>
    <w:rsid w:val="00C60410"/>
    <w:rsid w:val="00C616D1"/>
    <w:rsid w:val="00C61702"/>
    <w:rsid w:val="00C6244F"/>
    <w:rsid w:val="00C632B7"/>
    <w:rsid w:val="00C63F07"/>
    <w:rsid w:val="00C64184"/>
    <w:rsid w:val="00C64F0F"/>
    <w:rsid w:val="00C65D18"/>
    <w:rsid w:val="00C6607D"/>
    <w:rsid w:val="00C7007E"/>
    <w:rsid w:val="00C70161"/>
    <w:rsid w:val="00C7024A"/>
    <w:rsid w:val="00C703B0"/>
    <w:rsid w:val="00C70D50"/>
    <w:rsid w:val="00C714E7"/>
    <w:rsid w:val="00C71A08"/>
    <w:rsid w:val="00C722FF"/>
    <w:rsid w:val="00C733A9"/>
    <w:rsid w:val="00C746AA"/>
    <w:rsid w:val="00C746F2"/>
    <w:rsid w:val="00C74A68"/>
    <w:rsid w:val="00C753C2"/>
    <w:rsid w:val="00C75659"/>
    <w:rsid w:val="00C75BCA"/>
    <w:rsid w:val="00C75FA9"/>
    <w:rsid w:val="00C77D2D"/>
    <w:rsid w:val="00C80085"/>
    <w:rsid w:val="00C804E6"/>
    <w:rsid w:val="00C80929"/>
    <w:rsid w:val="00C80C07"/>
    <w:rsid w:val="00C810CA"/>
    <w:rsid w:val="00C81336"/>
    <w:rsid w:val="00C82260"/>
    <w:rsid w:val="00C82F8C"/>
    <w:rsid w:val="00C8327A"/>
    <w:rsid w:val="00C83993"/>
    <w:rsid w:val="00C8482C"/>
    <w:rsid w:val="00C84FB1"/>
    <w:rsid w:val="00C863F5"/>
    <w:rsid w:val="00C905DA"/>
    <w:rsid w:val="00C91459"/>
    <w:rsid w:val="00C92512"/>
    <w:rsid w:val="00C941AD"/>
    <w:rsid w:val="00C94640"/>
    <w:rsid w:val="00C94C96"/>
    <w:rsid w:val="00C957D8"/>
    <w:rsid w:val="00C959D5"/>
    <w:rsid w:val="00C965DA"/>
    <w:rsid w:val="00C96D64"/>
    <w:rsid w:val="00CA09F7"/>
    <w:rsid w:val="00CA0BB1"/>
    <w:rsid w:val="00CA14D3"/>
    <w:rsid w:val="00CA19CE"/>
    <w:rsid w:val="00CA1ED4"/>
    <w:rsid w:val="00CA3899"/>
    <w:rsid w:val="00CA3AF5"/>
    <w:rsid w:val="00CA3FA2"/>
    <w:rsid w:val="00CA69CA"/>
    <w:rsid w:val="00CA6CB9"/>
    <w:rsid w:val="00CB0010"/>
    <w:rsid w:val="00CB1229"/>
    <w:rsid w:val="00CB1842"/>
    <w:rsid w:val="00CB1AA7"/>
    <w:rsid w:val="00CB2657"/>
    <w:rsid w:val="00CB3A93"/>
    <w:rsid w:val="00CB49C3"/>
    <w:rsid w:val="00CB49ED"/>
    <w:rsid w:val="00CB5978"/>
    <w:rsid w:val="00CB6DA2"/>
    <w:rsid w:val="00CB6DB4"/>
    <w:rsid w:val="00CC0126"/>
    <w:rsid w:val="00CC0E6A"/>
    <w:rsid w:val="00CC108B"/>
    <w:rsid w:val="00CC2443"/>
    <w:rsid w:val="00CC24BB"/>
    <w:rsid w:val="00CC2764"/>
    <w:rsid w:val="00CC27E3"/>
    <w:rsid w:val="00CC3D19"/>
    <w:rsid w:val="00CC41E8"/>
    <w:rsid w:val="00CC4845"/>
    <w:rsid w:val="00CC4B51"/>
    <w:rsid w:val="00CC4E47"/>
    <w:rsid w:val="00CC5A31"/>
    <w:rsid w:val="00CC6DEF"/>
    <w:rsid w:val="00CC7010"/>
    <w:rsid w:val="00CD2489"/>
    <w:rsid w:val="00CD2900"/>
    <w:rsid w:val="00CD2A4F"/>
    <w:rsid w:val="00CD2D5D"/>
    <w:rsid w:val="00CD3B4B"/>
    <w:rsid w:val="00CD4AA5"/>
    <w:rsid w:val="00CD557A"/>
    <w:rsid w:val="00CD5DC7"/>
    <w:rsid w:val="00CD5E83"/>
    <w:rsid w:val="00CD7118"/>
    <w:rsid w:val="00CD7B46"/>
    <w:rsid w:val="00CD7BFB"/>
    <w:rsid w:val="00CE0104"/>
    <w:rsid w:val="00CE0A55"/>
    <w:rsid w:val="00CE15C6"/>
    <w:rsid w:val="00CE1C38"/>
    <w:rsid w:val="00CE2493"/>
    <w:rsid w:val="00CE28BF"/>
    <w:rsid w:val="00CE2B9A"/>
    <w:rsid w:val="00CE4807"/>
    <w:rsid w:val="00CE5F85"/>
    <w:rsid w:val="00CE6512"/>
    <w:rsid w:val="00CE6A88"/>
    <w:rsid w:val="00CE715C"/>
    <w:rsid w:val="00CE76DD"/>
    <w:rsid w:val="00CE7E12"/>
    <w:rsid w:val="00CF016F"/>
    <w:rsid w:val="00CF0495"/>
    <w:rsid w:val="00CF0F77"/>
    <w:rsid w:val="00CF1980"/>
    <w:rsid w:val="00CF1D34"/>
    <w:rsid w:val="00CF2462"/>
    <w:rsid w:val="00CF27CA"/>
    <w:rsid w:val="00CF2A71"/>
    <w:rsid w:val="00CF3DA1"/>
    <w:rsid w:val="00CF5051"/>
    <w:rsid w:val="00D04EB5"/>
    <w:rsid w:val="00D05A36"/>
    <w:rsid w:val="00D05ADE"/>
    <w:rsid w:val="00D05AF5"/>
    <w:rsid w:val="00D070A1"/>
    <w:rsid w:val="00D070A2"/>
    <w:rsid w:val="00D0762E"/>
    <w:rsid w:val="00D07A66"/>
    <w:rsid w:val="00D12348"/>
    <w:rsid w:val="00D13585"/>
    <w:rsid w:val="00D14FB6"/>
    <w:rsid w:val="00D15423"/>
    <w:rsid w:val="00D168EB"/>
    <w:rsid w:val="00D17336"/>
    <w:rsid w:val="00D17A23"/>
    <w:rsid w:val="00D21B36"/>
    <w:rsid w:val="00D226DF"/>
    <w:rsid w:val="00D22987"/>
    <w:rsid w:val="00D23198"/>
    <w:rsid w:val="00D267EB"/>
    <w:rsid w:val="00D2784F"/>
    <w:rsid w:val="00D30C26"/>
    <w:rsid w:val="00D31490"/>
    <w:rsid w:val="00D314BC"/>
    <w:rsid w:val="00D32400"/>
    <w:rsid w:val="00D33130"/>
    <w:rsid w:val="00D340EC"/>
    <w:rsid w:val="00D34257"/>
    <w:rsid w:val="00D3451B"/>
    <w:rsid w:val="00D34ADA"/>
    <w:rsid w:val="00D3506B"/>
    <w:rsid w:val="00D359DB"/>
    <w:rsid w:val="00D35CD8"/>
    <w:rsid w:val="00D36606"/>
    <w:rsid w:val="00D37340"/>
    <w:rsid w:val="00D376A0"/>
    <w:rsid w:val="00D40B12"/>
    <w:rsid w:val="00D41255"/>
    <w:rsid w:val="00D436EF"/>
    <w:rsid w:val="00D43834"/>
    <w:rsid w:val="00D445BE"/>
    <w:rsid w:val="00D44E36"/>
    <w:rsid w:val="00D458F8"/>
    <w:rsid w:val="00D46998"/>
    <w:rsid w:val="00D46C6E"/>
    <w:rsid w:val="00D507EA"/>
    <w:rsid w:val="00D52670"/>
    <w:rsid w:val="00D526BC"/>
    <w:rsid w:val="00D53371"/>
    <w:rsid w:val="00D54516"/>
    <w:rsid w:val="00D55C5E"/>
    <w:rsid w:val="00D55E8A"/>
    <w:rsid w:val="00D5693F"/>
    <w:rsid w:val="00D60176"/>
    <w:rsid w:val="00D6029B"/>
    <w:rsid w:val="00D61BB3"/>
    <w:rsid w:val="00D63E10"/>
    <w:rsid w:val="00D63F70"/>
    <w:rsid w:val="00D652B7"/>
    <w:rsid w:val="00D653A8"/>
    <w:rsid w:val="00D655B1"/>
    <w:rsid w:val="00D658C7"/>
    <w:rsid w:val="00D65F2C"/>
    <w:rsid w:val="00D6779F"/>
    <w:rsid w:val="00D704EB"/>
    <w:rsid w:val="00D71F3A"/>
    <w:rsid w:val="00D726D4"/>
    <w:rsid w:val="00D729D2"/>
    <w:rsid w:val="00D73EF9"/>
    <w:rsid w:val="00D747B9"/>
    <w:rsid w:val="00D75428"/>
    <w:rsid w:val="00D76AAC"/>
    <w:rsid w:val="00D779E1"/>
    <w:rsid w:val="00D779E4"/>
    <w:rsid w:val="00D77F51"/>
    <w:rsid w:val="00D8086E"/>
    <w:rsid w:val="00D808A1"/>
    <w:rsid w:val="00D80B4D"/>
    <w:rsid w:val="00D81C89"/>
    <w:rsid w:val="00D81CDD"/>
    <w:rsid w:val="00D81F31"/>
    <w:rsid w:val="00D82539"/>
    <w:rsid w:val="00D84939"/>
    <w:rsid w:val="00D85320"/>
    <w:rsid w:val="00D861E9"/>
    <w:rsid w:val="00D86C95"/>
    <w:rsid w:val="00D87FEF"/>
    <w:rsid w:val="00D9078A"/>
    <w:rsid w:val="00D90F8F"/>
    <w:rsid w:val="00D9164E"/>
    <w:rsid w:val="00D918F8"/>
    <w:rsid w:val="00D92235"/>
    <w:rsid w:val="00D938BF"/>
    <w:rsid w:val="00D9423E"/>
    <w:rsid w:val="00D9483F"/>
    <w:rsid w:val="00D948A0"/>
    <w:rsid w:val="00D951A9"/>
    <w:rsid w:val="00D95E49"/>
    <w:rsid w:val="00D95E64"/>
    <w:rsid w:val="00DA009A"/>
    <w:rsid w:val="00DA26DD"/>
    <w:rsid w:val="00DA2A55"/>
    <w:rsid w:val="00DA2F35"/>
    <w:rsid w:val="00DA341F"/>
    <w:rsid w:val="00DA3B05"/>
    <w:rsid w:val="00DA456B"/>
    <w:rsid w:val="00DA5B9E"/>
    <w:rsid w:val="00DA5D5E"/>
    <w:rsid w:val="00DA670A"/>
    <w:rsid w:val="00DA68A6"/>
    <w:rsid w:val="00DA6E6F"/>
    <w:rsid w:val="00DB044D"/>
    <w:rsid w:val="00DB0B2D"/>
    <w:rsid w:val="00DB20FA"/>
    <w:rsid w:val="00DB2280"/>
    <w:rsid w:val="00DB2705"/>
    <w:rsid w:val="00DB2734"/>
    <w:rsid w:val="00DB5725"/>
    <w:rsid w:val="00DC1206"/>
    <w:rsid w:val="00DC18E5"/>
    <w:rsid w:val="00DC1F25"/>
    <w:rsid w:val="00DC26C9"/>
    <w:rsid w:val="00DC375E"/>
    <w:rsid w:val="00DC461F"/>
    <w:rsid w:val="00DC4815"/>
    <w:rsid w:val="00DC4AF4"/>
    <w:rsid w:val="00DC56AA"/>
    <w:rsid w:val="00DC5CA2"/>
    <w:rsid w:val="00DC6740"/>
    <w:rsid w:val="00DC6753"/>
    <w:rsid w:val="00DC6E66"/>
    <w:rsid w:val="00DC762B"/>
    <w:rsid w:val="00DC7A37"/>
    <w:rsid w:val="00DD0042"/>
    <w:rsid w:val="00DD1FB9"/>
    <w:rsid w:val="00DD249A"/>
    <w:rsid w:val="00DD2BC2"/>
    <w:rsid w:val="00DD2C73"/>
    <w:rsid w:val="00DD2E63"/>
    <w:rsid w:val="00DD320D"/>
    <w:rsid w:val="00DD56E1"/>
    <w:rsid w:val="00DD7414"/>
    <w:rsid w:val="00DD7C8D"/>
    <w:rsid w:val="00DE21BC"/>
    <w:rsid w:val="00DE277A"/>
    <w:rsid w:val="00DE52D7"/>
    <w:rsid w:val="00DE5D2A"/>
    <w:rsid w:val="00DE6668"/>
    <w:rsid w:val="00DE6A9A"/>
    <w:rsid w:val="00DE722A"/>
    <w:rsid w:val="00DF1885"/>
    <w:rsid w:val="00DF3084"/>
    <w:rsid w:val="00DF33A9"/>
    <w:rsid w:val="00DF3B3F"/>
    <w:rsid w:val="00DF3E87"/>
    <w:rsid w:val="00DF4299"/>
    <w:rsid w:val="00DF4492"/>
    <w:rsid w:val="00DF4E7B"/>
    <w:rsid w:val="00DF4F7E"/>
    <w:rsid w:val="00DF5164"/>
    <w:rsid w:val="00DF7355"/>
    <w:rsid w:val="00E01C5F"/>
    <w:rsid w:val="00E02EFB"/>
    <w:rsid w:val="00E03640"/>
    <w:rsid w:val="00E05223"/>
    <w:rsid w:val="00E06012"/>
    <w:rsid w:val="00E06124"/>
    <w:rsid w:val="00E10784"/>
    <w:rsid w:val="00E108FA"/>
    <w:rsid w:val="00E11106"/>
    <w:rsid w:val="00E111D9"/>
    <w:rsid w:val="00E11829"/>
    <w:rsid w:val="00E12475"/>
    <w:rsid w:val="00E12B16"/>
    <w:rsid w:val="00E1351A"/>
    <w:rsid w:val="00E147BB"/>
    <w:rsid w:val="00E14AAE"/>
    <w:rsid w:val="00E14B01"/>
    <w:rsid w:val="00E14EC0"/>
    <w:rsid w:val="00E157E1"/>
    <w:rsid w:val="00E15819"/>
    <w:rsid w:val="00E1591A"/>
    <w:rsid w:val="00E163E3"/>
    <w:rsid w:val="00E173B1"/>
    <w:rsid w:val="00E2054D"/>
    <w:rsid w:val="00E20846"/>
    <w:rsid w:val="00E226DC"/>
    <w:rsid w:val="00E24C8F"/>
    <w:rsid w:val="00E254BC"/>
    <w:rsid w:val="00E2560F"/>
    <w:rsid w:val="00E257A8"/>
    <w:rsid w:val="00E264C9"/>
    <w:rsid w:val="00E27F01"/>
    <w:rsid w:val="00E32658"/>
    <w:rsid w:val="00E3282E"/>
    <w:rsid w:val="00E330EB"/>
    <w:rsid w:val="00E33302"/>
    <w:rsid w:val="00E33995"/>
    <w:rsid w:val="00E3418C"/>
    <w:rsid w:val="00E351E3"/>
    <w:rsid w:val="00E355B8"/>
    <w:rsid w:val="00E35CE4"/>
    <w:rsid w:val="00E365DA"/>
    <w:rsid w:val="00E36CE2"/>
    <w:rsid w:val="00E37A3E"/>
    <w:rsid w:val="00E4105C"/>
    <w:rsid w:val="00E41258"/>
    <w:rsid w:val="00E43CF8"/>
    <w:rsid w:val="00E44031"/>
    <w:rsid w:val="00E444B7"/>
    <w:rsid w:val="00E44B8E"/>
    <w:rsid w:val="00E44FD5"/>
    <w:rsid w:val="00E45860"/>
    <w:rsid w:val="00E45FEE"/>
    <w:rsid w:val="00E466A8"/>
    <w:rsid w:val="00E4735B"/>
    <w:rsid w:val="00E47F28"/>
    <w:rsid w:val="00E519E3"/>
    <w:rsid w:val="00E51A49"/>
    <w:rsid w:val="00E51DFA"/>
    <w:rsid w:val="00E52072"/>
    <w:rsid w:val="00E560AD"/>
    <w:rsid w:val="00E564E5"/>
    <w:rsid w:val="00E56F3C"/>
    <w:rsid w:val="00E57C86"/>
    <w:rsid w:val="00E57EA1"/>
    <w:rsid w:val="00E603DD"/>
    <w:rsid w:val="00E60AF9"/>
    <w:rsid w:val="00E6212C"/>
    <w:rsid w:val="00E62A0C"/>
    <w:rsid w:val="00E62DD2"/>
    <w:rsid w:val="00E636B8"/>
    <w:rsid w:val="00E6561A"/>
    <w:rsid w:val="00E65B4A"/>
    <w:rsid w:val="00E65F24"/>
    <w:rsid w:val="00E65FBF"/>
    <w:rsid w:val="00E66543"/>
    <w:rsid w:val="00E6778D"/>
    <w:rsid w:val="00E71AD3"/>
    <w:rsid w:val="00E72689"/>
    <w:rsid w:val="00E72EE8"/>
    <w:rsid w:val="00E72F46"/>
    <w:rsid w:val="00E730FE"/>
    <w:rsid w:val="00E75447"/>
    <w:rsid w:val="00E75CFB"/>
    <w:rsid w:val="00E76DC5"/>
    <w:rsid w:val="00E77273"/>
    <w:rsid w:val="00E7732F"/>
    <w:rsid w:val="00E81114"/>
    <w:rsid w:val="00E814A7"/>
    <w:rsid w:val="00E81BED"/>
    <w:rsid w:val="00E83150"/>
    <w:rsid w:val="00E83735"/>
    <w:rsid w:val="00E85506"/>
    <w:rsid w:val="00E87590"/>
    <w:rsid w:val="00E919E5"/>
    <w:rsid w:val="00E93B08"/>
    <w:rsid w:val="00E94027"/>
    <w:rsid w:val="00E94CDC"/>
    <w:rsid w:val="00E958F9"/>
    <w:rsid w:val="00E95E0C"/>
    <w:rsid w:val="00E963CB"/>
    <w:rsid w:val="00E96FF2"/>
    <w:rsid w:val="00EA0500"/>
    <w:rsid w:val="00EA050B"/>
    <w:rsid w:val="00EA0A55"/>
    <w:rsid w:val="00EA1603"/>
    <w:rsid w:val="00EA1A2F"/>
    <w:rsid w:val="00EA1E2A"/>
    <w:rsid w:val="00EA29C7"/>
    <w:rsid w:val="00EA3942"/>
    <w:rsid w:val="00EA52FD"/>
    <w:rsid w:val="00EA60CD"/>
    <w:rsid w:val="00EA66FD"/>
    <w:rsid w:val="00EA73EF"/>
    <w:rsid w:val="00EB0C33"/>
    <w:rsid w:val="00EB0DE0"/>
    <w:rsid w:val="00EB1C1D"/>
    <w:rsid w:val="00EB21EF"/>
    <w:rsid w:val="00EB2614"/>
    <w:rsid w:val="00EB267B"/>
    <w:rsid w:val="00EB268C"/>
    <w:rsid w:val="00EB2CD0"/>
    <w:rsid w:val="00EB2F0E"/>
    <w:rsid w:val="00EB3F18"/>
    <w:rsid w:val="00EB59C1"/>
    <w:rsid w:val="00EB5C2D"/>
    <w:rsid w:val="00EB63DD"/>
    <w:rsid w:val="00EB6EA1"/>
    <w:rsid w:val="00EC14A9"/>
    <w:rsid w:val="00EC2976"/>
    <w:rsid w:val="00EC42B2"/>
    <w:rsid w:val="00EC4649"/>
    <w:rsid w:val="00EC528B"/>
    <w:rsid w:val="00EC5E1D"/>
    <w:rsid w:val="00EC6232"/>
    <w:rsid w:val="00EC6A0F"/>
    <w:rsid w:val="00EC716B"/>
    <w:rsid w:val="00ED023E"/>
    <w:rsid w:val="00ED0AE8"/>
    <w:rsid w:val="00ED1D86"/>
    <w:rsid w:val="00ED21BF"/>
    <w:rsid w:val="00ED3F34"/>
    <w:rsid w:val="00ED3FC6"/>
    <w:rsid w:val="00ED483D"/>
    <w:rsid w:val="00ED4DFD"/>
    <w:rsid w:val="00ED70B4"/>
    <w:rsid w:val="00ED71F3"/>
    <w:rsid w:val="00ED7D92"/>
    <w:rsid w:val="00EE048E"/>
    <w:rsid w:val="00EE0B07"/>
    <w:rsid w:val="00EE0B27"/>
    <w:rsid w:val="00EE0C0C"/>
    <w:rsid w:val="00EE11EA"/>
    <w:rsid w:val="00EE1DF0"/>
    <w:rsid w:val="00EE1FBD"/>
    <w:rsid w:val="00EE2247"/>
    <w:rsid w:val="00EE26EF"/>
    <w:rsid w:val="00EE3EA2"/>
    <w:rsid w:val="00EE54D2"/>
    <w:rsid w:val="00EE54F5"/>
    <w:rsid w:val="00EE6256"/>
    <w:rsid w:val="00EE6447"/>
    <w:rsid w:val="00EE6B50"/>
    <w:rsid w:val="00EE6B5E"/>
    <w:rsid w:val="00EE7D20"/>
    <w:rsid w:val="00EF15AF"/>
    <w:rsid w:val="00EF2D09"/>
    <w:rsid w:val="00EF3D0F"/>
    <w:rsid w:val="00EF3D3F"/>
    <w:rsid w:val="00EF4425"/>
    <w:rsid w:val="00EF4CB6"/>
    <w:rsid w:val="00EF69B3"/>
    <w:rsid w:val="00EF780E"/>
    <w:rsid w:val="00F00469"/>
    <w:rsid w:val="00F006B5"/>
    <w:rsid w:val="00F0269E"/>
    <w:rsid w:val="00F03279"/>
    <w:rsid w:val="00F032A6"/>
    <w:rsid w:val="00F03477"/>
    <w:rsid w:val="00F03C73"/>
    <w:rsid w:val="00F04176"/>
    <w:rsid w:val="00F04542"/>
    <w:rsid w:val="00F04CE4"/>
    <w:rsid w:val="00F06776"/>
    <w:rsid w:val="00F07217"/>
    <w:rsid w:val="00F07510"/>
    <w:rsid w:val="00F12561"/>
    <w:rsid w:val="00F1374F"/>
    <w:rsid w:val="00F14297"/>
    <w:rsid w:val="00F148C3"/>
    <w:rsid w:val="00F165BB"/>
    <w:rsid w:val="00F16B82"/>
    <w:rsid w:val="00F16EC8"/>
    <w:rsid w:val="00F177EA"/>
    <w:rsid w:val="00F17D3B"/>
    <w:rsid w:val="00F17F52"/>
    <w:rsid w:val="00F203CE"/>
    <w:rsid w:val="00F2056F"/>
    <w:rsid w:val="00F2177B"/>
    <w:rsid w:val="00F23E5D"/>
    <w:rsid w:val="00F25C61"/>
    <w:rsid w:val="00F25C9C"/>
    <w:rsid w:val="00F268E1"/>
    <w:rsid w:val="00F26D36"/>
    <w:rsid w:val="00F27709"/>
    <w:rsid w:val="00F27AD1"/>
    <w:rsid w:val="00F3031E"/>
    <w:rsid w:val="00F304E6"/>
    <w:rsid w:val="00F3098A"/>
    <w:rsid w:val="00F310EA"/>
    <w:rsid w:val="00F31A4B"/>
    <w:rsid w:val="00F33237"/>
    <w:rsid w:val="00F3408B"/>
    <w:rsid w:val="00F34F52"/>
    <w:rsid w:val="00F3649A"/>
    <w:rsid w:val="00F377DF"/>
    <w:rsid w:val="00F40B28"/>
    <w:rsid w:val="00F414B4"/>
    <w:rsid w:val="00F4198D"/>
    <w:rsid w:val="00F42E2B"/>
    <w:rsid w:val="00F43100"/>
    <w:rsid w:val="00F44380"/>
    <w:rsid w:val="00F4473A"/>
    <w:rsid w:val="00F44D75"/>
    <w:rsid w:val="00F450B9"/>
    <w:rsid w:val="00F460AC"/>
    <w:rsid w:val="00F515E2"/>
    <w:rsid w:val="00F51A33"/>
    <w:rsid w:val="00F531A1"/>
    <w:rsid w:val="00F53AA5"/>
    <w:rsid w:val="00F544C0"/>
    <w:rsid w:val="00F54687"/>
    <w:rsid w:val="00F54FBB"/>
    <w:rsid w:val="00F566B1"/>
    <w:rsid w:val="00F56BF0"/>
    <w:rsid w:val="00F56DD1"/>
    <w:rsid w:val="00F57A5C"/>
    <w:rsid w:val="00F60093"/>
    <w:rsid w:val="00F618C0"/>
    <w:rsid w:val="00F64040"/>
    <w:rsid w:val="00F64A5A"/>
    <w:rsid w:val="00F64FF1"/>
    <w:rsid w:val="00F6688B"/>
    <w:rsid w:val="00F70189"/>
    <w:rsid w:val="00F70AD1"/>
    <w:rsid w:val="00F72F70"/>
    <w:rsid w:val="00F73425"/>
    <w:rsid w:val="00F73552"/>
    <w:rsid w:val="00F73FF0"/>
    <w:rsid w:val="00F75CE3"/>
    <w:rsid w:val="00F762FC"/>
    <w:rsid w:val="00F76392"/>
    <w:rsid w:val="00F76813"/>
    <w:rsid w:val="00F76A20"/>
    <w:rsid w:val="00F775E2"/>
    <w:rsid w:val="00F80540"/>
    <w:rsid w:val="00F808DA"/>
    <w:rsid w:val="00F810E0"/>
    <w:rsid w:val="00F8128A"/>
    <w:rsid w:val="00F81F83"/>
    <w:rsid w:val="00F82DB2"/>
    <w:rsid w:val="00F8342B"/>
    <w:rsid w:val="00F83637"/>
    <w:rsid w:val="00F8371E"/>
    <w:rsid w:val="00F83E90"/>
    <w:rsid w:val="00F83EA6"/>
    <w:rsid w:val="00F83EB3"/>
    <w:rsid w:val="00F84171"/>
    <w:rsid w:val="00F84338"/>
    <w:rsid w:val="00F84715"/>
    <w:rsid w:val="00F84807"/>
    <w:rsid w:val="00F8490E"/>
    <w:rsid w:val="00F8546B"/>
    <w:rsid w:val="00F8547C"/>
    <w:rsid w:val="00F85929"/>
    <w:rsid w:val="00F90371"/>
    <w:rsid w:val="00F90BAA"/>
    <w:rsid w:val="00F91F67"/>
    <w:rsid w:val="00F92096"/>
    <w:rsid w:val="00F936FD"/>
    <w:rsid w:val="00FA003E"/>
    <w:rsid w:val="00FA0326"/>
    <w:rsid w:val="00FA0516"/>
    <w:rsid w:val="00FA091C"/>
    <w:rsid w:val="00FA16EE"/>
    <w:rsid w:val="00FA358C"/>
    <w:rsid w:val="00FA3CDE"/>
    <w:rsid w:val="00FA4380"/>
    <w:rsid w:val="00FA49C5"/>
    <w:rsid w:val="00FA5076"/>
    <w:rsid w:val="00FA564B"/>
    <w:rsid w:val="00FA6A69"/>
    <w:rsid w:val="00FA7AC5"/>
    <w:rsid w:val="00FA7BF7"/>
    <w:rsid w:val="00FB07E4"/>
    <w:rsid w:val="00FB0CB8"/>
    <w:rsid w:val="00FB0E3B"/>
    <w:rsid w:val="00FB1146"/>
    <w:rsid w:val="00FB1C40"/>
    <w:rsid w:val="00FB1DE9"/>
    <w:rsid w:val="00FB3B82"/>
    <w:rsid w:val="00FB3FD3"/>
    <w:rsid w:val="00FB42A3"/>
    <w:rsid w:val="00FB49FC"/>
    <w:rsid w:val="00FB4B10"/>
    <w:rsid w:val="00FB5764"/>
    <w:rsid w:val="00FB57CC"/>
    <w:rsid w:val="00FB5E49"/>
    <w:rsid w:val="00FB6749"/>
    <w:rsid w:val="00FC0AE0"/>
    <w:rsid w:val="00FC110C"/>
    <w:rsid w:val="00FC26DC"/>
    <w:rsid w:val="00FC3631"/>
    <w:rsid w:val="00FC4D10"/>
    <w:rsid w:val="00FC4D62"/>
    <w:rsid w:val="00FC4DD5"/>
    <w:rsid w:val="00FC5803"/>
    <w:rsid w:val="00FC6303"/>
    <w:rsid w:val="00FC662F"/>
    <w:rsid w:val="00FC711E"/>
    <w:rsid w:val="00FC7922"/>
    <w:rsid w:val="00FD2807"/>
    <w:rsid w:val="00FD2930"/>
    <w:rsid w:val="00FD2DC8"/>
    <w:rsid w:val="00FD2DFF"/>
    <w:rsid w:val="00FD3023"/>
    <w:rsid w:val="00FD4814"/>
    <w:rsid w:val="00FD6A35"/>
    <w:rsid w:val="00FD6F39"/>
    <w:rsid w:val="00FE1A56"/>
    <w:rsid w:val="00FE1E1D"/>
    <w:rsid w:val="00FE2379"/>
    <w:rsid w:val="00FE2DE9"/>
    <w:rsid w:val="00FE45BD"/>
    <w:rsid w:val="00FE56B6"/>
    <w:rsid w:val="00FE5A71"/>
    <w:rsid w:val="00FE5CCE"/>
    <w:rsid w:val="00FE65F6"/>
    <w:rsid w:val="00FE7B8A"/>
    <w:rsid w:val="00FE7FAA"/>
    <w:rsid w:val="00FF120C"/>
    <w:rsid w:val="00FF1FFA"/>
    <w:rsid w:val="00FF25B6"/>
    <w:rsid w:val="00FF3770"/>
    <w:rsid w:val="00FF38A3"/>
    <w:rsid w:val="00FF3B82"/>
    <w:rsid w:val="00FF3B8E"/>
    <w:rsid w:val="00FF521D"/>
    <w:rsid w:val="00FF5652"/>
    <w:rsid w:val="00FF6F46"/>
    <w:rsid w:val="00FF7D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66BA"/>
    <w:pPr>
      <w:spacing w:after="200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A73A9A"/>
    <w:rPr>
      <w:rFonts w:cs="Times New Roman"/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00171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rsid w:val="007A504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A504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99"/>
    <w:rsid w:val="00CA389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ashaucheba.ru/?sendmessage=1" TargetMode="External"/><Relationship Id="rId13" Type="http://schemas.openxmlformats.org/officeDocument/2006/relationships/hyperlink" Target="http://moi-mummi.ru/" TargetMode="Externa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image" Target="media/image5.jpeg"/><Relationship Id="rId34" Type="http://schemas.openxmlformats.org/officeDocument/2006/relationships/image" Target="media/image18.jpeg"/><Relationship Id="rId7" Type="http://schemas.openxmlformats.org/officeDocument/2006/relationships/hyperlink" Target="http://kizhi.karelia.ru/" TargetMode="External"/><Relationship Id="rId12" Type="http://schemas.openxmlformats.org/officeDocument/2006/relationships/hyperlink" Target="http://www.maaam.ru/" TargetMode="External"/><Relationship Id="rId17" Type="http://schemas.openxmlformats.org/officeDocument/2006/relationships/hyperlink" Target="http://www.maaam.ru/detskijsad/karelskie-schitalki.html" TargetMode="External"/><Relationship Id="rId25" Type="http://schemas.openxmlformats.org/officeDocument/2006/relationships/image" Target="media/image9.jpeg"/><Relationship Id="rId33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hyperlink" Target="http://vk.com/club2710581" TargetMode="External"/><Relationship Id="rId20" Type="http://schemas.openxmlformats.org/officeDocument/2006/relationships/image" Target="media/image4.jpeg"/><Relationship Id="rId29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hyperlink" Target="mailto:raduqa-34-9@mail.ru" TargetMode="External"/><Relationship Id="rId11" Type="http://schemas.openxmlformats.org/officeDocument/2006/relationships/hyperlink" Target="http://kartravel.ru/" TargetMode="External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5" Type="http://schemas.openxmlformats.org/officeDocument/2006/relationships/image" Target="media/image1.jpeg"/><Relationship Id="rId15" Type="http://schemas.openxmlformats.org/officeDocument/2006/relationships/hyperlink" Target="http://trufeleva.ru/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36" Type="http://schemas.openxmlformats.org/officeDocument/2006/relationships/theme" Target="theme/theme1.xml"/><Relationship Id="rId10" Type="http://schemas.openxmlformats.org/officeDocument/2006/relationships/hyperlink" Target="http://pandia.ru/user/" TargetMode="External"/><Relationship Id="rId19" Type="http://schemas.openxmlformats.org/officeDocument/2006/relationships/image" Target="media/image3.jpeg"/><Relationship Id="rId31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hyperlink" Target="http://www.kidsreview.ru/" TargetMode="External"/><Relationship Id="rId14" Type="http://schemas.openxmlformats.org/officeDocument/2006/relationships/hyperlink" Target="http://www.onejenka.ru/projects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254</TotalTime>
  <Pages>10</Pages>
  <Words>2083</Words>
  <Characters>11875</Characters>
  <Application>Microsoft Office Outlook</Application>
  <DocSecurity>0</DocSecurity>
  <Lines>0</Lines>
  <Paragraphs>0</Paragraphs>
  <ScaleCrop>false</ScaleCrop>
  <Company>RePack by SPecialiST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Даша</dc:creator>
  <cp:keywords/>
  <dc:description/>
  <cp:lastModifiedBy>zaharova</cp:lastModifiedBy>
  <cp:revision>10</cp:revision>
  <dcterms:created xsi:type="dcterms:W3CDTF">2014-02-06T06:26:00Z</dcterms:created>
  <dcterms:modified xsi:type="dcterms:W3CDTF">2014-04-24T11:53:00Z</dcterms:modified>
</cp:coreProperties>
</file>